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B1098" w:rsidRPr="000B1098" w14:paraId="4EC75329" w14:textId="77777777" w:rsidTr="000B1098">
        <w:tc>
          <w:tcPr>
            <w:tcW w:w="10423" w:type="dxa"/>
            <w:gridSpan w:val="2"/>
            <w:shd w:val="clear" w:color="auto" w:fill="auto"/>
          </w:tcPr>
          <w:p w14:paraId="6B664DE6" w14:textId="124C789C" w:rsidR="000B1098" w:rsidRPr="000B1098" w:rsidRDefault="000B1098" w:rsidP="000B1098">
            <w:pPr>
              <w:widowControl w:val="0"/>
              <w:pBdr>
                <w:bottom w:val="single" w:sz="12" w:space="1" w:color="auto"/>
              </w:pBdr>
              <w:spacing w:after="0"/>
              <w:jc w:val="right"/>
              <w:rPr>
                <w:rFonts w:ascii="Arial" w:hAnsi="Arial"/>
                <w:noProof/>
                <w:sz w:val="40"/>
              </w:rPr>
            </w:pPr>
            <w:bookmarkStart w:id="0" w:name="page1"/>
            <w:r w:rsidRPr="000B1098">
              <w:rPr>
                <w:rFonts w:ascii="Arial" w:hAnsi="Arial"/>
                <w:noProof/>
                <w:sz w:val="64"/>
              </w:rPr>
              <w:t xml:space="preserve">3GPP </w:t>
            </w:r>
            <w:bookmarkStart w:id="1" w:name="specType1"/>
            <w:r w:rsidRPr="000B1098">
              <w:rPr>
                <w:rFonts w:ascii="Arial" w:hAnsi="Arial"/>
                <w:noProof/>
                <w:sz w:val="64"/>
              </w:rPr>
              <w:t>TR</w:t>
            </w:r>
            <w:bookmarkEnd w:id="1"/>
            <w:r w:rsidRPr="000B1098">
              <w:rPr>
                <w:rFonts w:ascii="Arial" w:hAnsi="Arial"/>
                <w:noProof/>
                <w:sz w:val="64"/>
              </w:rPr>
              <w:t xml:space="preserve"> </w:t>
            </w:r>
            <w:bookmarkStart w:id="2" w:name="specNumber"/>
            <w:r w:rsidRPr="000B1098">
              <w:rPr>
                <w:rFonts w:ascii="Arial" w:hAnsi="Arial"/>
                <w:noProof/>
                <w:sz w:val="64"/>
              </w:rPr>
              <w:t>33.</w:t>
            </w:r>
            <w:bookmarkEnd w:id="2"/>
            <w:r w:rsidRPr="000B1098">
              <w:rPr>
                <w:rFonts w:ascii="Arial" w:hAnsi="Arial"/>
                <w:noProof/>
                <w:sz w:val="64"/>
              </w:rPr>
              <w:t xml:space="preserve">813 </w:t>
            </w:r>
            <w:r w:rsidRPr="000B1098">
              <w:rPr>
                <w:rFonts w:ascii="Arial" w:hAnsi="Arial"/>
                <w:noProof/>
                <w:sz w:val="40"/>
              </w:rPr>
              <w:t>V0.</w:t>
            </w:r>
            <w:ins w:id="3" w:author="Nair, Suresh P. (Nokia - US/Murray Hill)" w:date="2019-10-21T07:56:00Z">
              <w:r w:rsidR="009F79EC">
                <w:rPr>
                  <w:rFonts w:ascii="Arial" w:hAnsi="Arial"/>
                  <w:noProof/>
                  <w:sz w:val="40"/>
                </w:rPr>
                <w:t>7</w:t>
              </w:r>
            </w:ins>
            <w:del w:id="4" w:author="Nair, Suresh P. (Nokia - US/Murray Hill)" w:date="2019-10-21T07:56:00Z">
              <w:r w:rsidRPr="000B1098" w:rsidDel="009F79EC">
                <w:rPr>
                  <w:rFonts w:ascii="Arial" w:hAnsi="Arial"/>
                  <w:noProof/>
                  <w:sz w:val="40"/>
                </w:rPr>
                <w:delText>6</w:delText>
              </w:r>
            </w:del>
            <w:r w:rsidRPr="000B1098">
              <w:rPr>
                <w:rFonts w:ascii="Arial" w:hAnsi="Arial"/>
                <w:noProof/>
                <w:sz w:val="40"/>
              </w:rPr>
              <w:t xml:space="preserve">.0 </w:t>
            </w:r>
            <w:r w:rsidRPr="000B1098">
              <w:rPr>
                <w:rFonts w:ascii="Arial" w:hAnsi="Arial"/>
                <w:noProof/>
                <w:sz w:val="32"/>
              </w:rPr>
              <w:t>(</w:t>
            </w:r>
            <w:bookmarkStart w:id="5" w:name="issueDate"/>
            <w:r w:rsidRPr="000B1098">
              <w:rPr>
                <w:rFonts w:ascii="Arial" w:hAnsi="Arial"/>
                <w:noProof/>
                <w:sz w:val="32"/>
              </w:rPr>
              <w:t>2019-</w:t>
            </w:r>
            <w:bookmarkEnd w:id="5"/>
            <w:ins w:id="6" w:author="Nair, Suresh P. (Nokia - US/Murray Hill)" w:date="2019-10-21T07:56:00Z">
              <w:r w:rsidR="009F79EC">
                <w:rPr>
                  <w:rFonts w:ascii="Arial" w:hAnsi="Arial"/>
                  <w:noProof/>
                  <w:sz w:val="32"/>
                </w:rPr>
                <w:t>1</w:t>
              </w:r>
            </w:ins>
            <w:r w:rsidRPr="000B1098">
              <w:rPr>
                <w:rFonts w:ascii="Arial" w:hAnsi="Arial"/>
                <w:noProof/>
                <w:sz w:val="32"/>
              </w:rPr>
              <w:t>0</w:t>
            </w:r>
            <w:del w:id="7" w:author="Nair, Suresh P. (Nokia - US/Murray Hill)" w:date="2019-10-21T07:56:00Z">
              <w:r w:rsidRPr="000B1098" w:rsidDel="009F79EC">
                <w:rPr>
                  <w:rFonts w:ascii="Arial" w:hAnsi="Arial"/>
                  <w:noProof/>
                  <w:sz w:val="32"/>
                </w:rPr>
                <w:delText>8</w:delText>
              </w:r>
            </w:del>
            <w:r w:rsidRPr="000B1098">
              <w:rPr>
                <w:rFonts w:ascii="Arial" w:hAnsi="Arial"/>
                <w:noProof/>
                <w:sz w:val="32"/>
              </w:rPr>
              <w:t>)</w:t>
            </w:r>
          </w:p>
        </w:tc>
      </w:tr>
      <w:tr w:rsidR="000B1098" w:rsidRPr="000B1098" w14:paraId="32C3EC62" w14:textId="77777777" w:rsidTr="000B1098">
        <w:trPr>
          <w:trHeight w:hRule="exact" w:val="1134"/>
        </w:trPr>
        <w:tc>
          <w:tcPr>
            <w:tcW w:w="10423" w:type="dxa"/>
            <w:gridSpan w:val="2"/>
            <w:shd w:val="clear" w:color="auto" w:fill="auto"/>
          </w:tcPr>
          <w:p w14:paraId="4FCE273B" w14:textId="77777777" w:rsidR="000B1098" w:rsidRPr="000B1098" w:rsidRDefault="000B1098" w:rsidP="000B1098">
            <w:pPr>
              <w:widowControl w:val="0"/>
              <w:spacing w:after="0"/>
              <w:ind w:right="28"/>
              <w:jc w:val="right"/>
              <w:rPr>
                <w:rFonts w:ascii="Arial" w:hAnsi="Arial"/>
                <w:i/>
                <w:noProof/>
              </w:rPr>
            </w:pPr>
            <w:r w:rsidRPr="000B1098">
              <w:rPr>
                <w:rFonts w:ascii="Arial" w:hAnsi="Arial"/>
                <w:i/>
                <w:noProof/>
              </w:rPr>
              <w:t xml:space="preserve">Technical </w:t>
            </w:r>
            <w:bookmarkStart w:id="8" w:name="spectype2"/>
            <w:r w:rsidRPr="000B1098">
              <w:rPr>
                <w:rFonts w:ascii="Arial" w:hAnsi="Arial"/>
                <w:i/>
                <w:noProof/>
              </w:rPr>
              <w:t>Report</w:t>
            </w:r>
            <w:bookmarkEnd w:id="8"/>
            <w:r w:rsidRPr="000B1098">
              <w:rPr>
                <w:rFonts w:ascii="Arial" w:hAnsi="Arial"/>
                <w:i/>
                <w:noProof/>
              </w:rPr>
              <w:br/>
            </w:r>
            <w:r w:rsidRPr="000B1098">
              <w:rPr>
                <w:rFonts w:ascii="Arial" w:hAnsi="Arial"/>
                <w:i/>
                <w:noProof/>
              </w:rPr>
              <w:br/>
            </w:r>
          </w:p>
        </w:tc>
      </w:tr>
      <w:tr w:rsidR="000B1098" w:rsidRPr="000B1098" w14:paraId="34B1E78C" w14:textId="77777777" w:rsidTr="000B1098">
        <w:trPr>
          <w:trHeight w:hRule="exact" w:val="3686"/>
        </w:trPr>
        <w:tc>
          <w:tcPr>
            <w:tcW w:w="10423" w:type="dxa"/>
            <w:gridSpan w:val="2"/>
            <w:shd w:val="clear" w:color="auto" w:fill="auto"/>
          </w:tcPr>
          <w:p w14:paraId="21503F4C"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3</w:t>
            </w:r>
            <w:r w:rsidRPr="000B1098">
              <w:rPr>
                <w:rFonts w:ascii="Arial" w:hAnsi="Arial"/>
                <w:b/>
                <w:sz w:val="34"/>
                <w:vertAlign w:val="superscript"/>
              </w:rPr>
              <w:t>rd</w:t>
            </w:r>
            <w:r w:rsidRPr="000B1098">
              <w:rPr>
                <w:rFonts w:ascii="Arial" w:hAnsi="Arial"/>
                <w:b/>
                <w:sz w:val="34"/>
              </w:rPr>
              <w:t xml:space="preserve"> Generation Partnership Project;</w:t>
            </w:r>
          </w:p>
          <w:p w14:paraId="1E991C54"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Technical Specification Group Services and System Aspects;</w:t>
            </w:r>
          </w:p>
          <w:p w14:paraId="72E0948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Security Aspects;</w:t>
            </w:r>
          </w:p>
          <w:p w14:paraId="2CB02E2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Study on Security Aspects of Enhanced Network Slicing</w:t>
            </w:r>
          </w:p>
          <w:p w14:paraId="7DE87AD7" w14:textId="77777777" w:rsidR="000B1098" w:rsidRPr="000B1098" w:rsidRDefault="000B1098" w:rsidP="000B1098">
            <w:pPr>
              <w:widowControl w:val="0"/>
              <w:spacing w:after="0" w:line="240" w:lineRule="atLeast"/>
              <w:jc w:val="right"/>
              <w:rPr>
                <w:rFonts w:ascii="Arial" w:hAnsi="Arial"/>
                <w:b/>
                <w:i/>
                <w:sz w:val="28"/>
              </w:rPr>
            </w:pPr>
            <w:r w:rsidRPr="000B1098">
              <w:rPr>
                <w:rFonts w:ascii="Arial" w:hAnsi="Arial"/>
                <w:b/>
                <w:sz w:val="34"/>
              </w:rPr>
              <w:t>(Release 16)</w:t>
            </w:r>
          </w:p>
          <w:p w14:paraId="5ABD8C08" w14:textId="77777777" w:rsidR="000B1098" w:rsidRPr="000B1098" w:rsidRDefault="000B1098" w:rsidP="000B1098">
            <w:pPr>
              <w:widowControl w:val="0"/>
              <w:spacing w:after="0" w:line="240" w:lineRule="atLeast"/>
              <w:jc w:val="right"/>
              <w:rPr>
                <w:rFonts w:ascii="Arial" w:hAnsi="Arial"/>
                <w:b/>
                <w:sz w:val="34"/>
              </w:rPr>
            </w:pPr>
          </w:p>
        </w:tc>
      </w:tr>
      <w:tr w:rsidR="000B1098" w:rsidRPr="000B1098" w14:paraId="0B73AF97" w14:textId="77777777" w:rsidTr="000B1098">
        <w:tc>
          <w:tcPr>
            <w:tcW w:w="10423" w:type="dxa"/>
            <w:gridSpan w:val="2"/>
            <w:shd w:val="clear" w:color="auto" w:fill="auto"/>
          </w:tcPr>
          <w:p w14:paraId="280CBB21" w14:textId="77777777" w:rsidR="000B1098" w:rsidRPr="000B1098" w:rsidRDefault="000B1098" w:rsidP="000B1098">
            <w:pPr>
              <w:widowControl w:val="0"/>
              <w:pBdr>
                <w:top w:val="single" w:sz="12" w:space="1" w:color="auto"/>
              </w:pBdr>
              <w:tabs>
                <w:tab w:val="right" w:pos="10206"/>
              </w:tabs>
              <w:spacing w:after="0"/>
              <w:rPr>
                <w:rFonts w:ascii="Arial" w:hAnsi="Arial"/>
                <w:noProof/>
                <w:color w:val="0000FF"/>
              </w:rPr>
            </w:pPr>
            <w:r w:rsidRPr="000B1098">
              <w:rPr>
                <w:rFonts w:ascii="Arial" w:hAnsi="Arial"/>
                <w:noProof/>
                <w:color w:val="0000FF"/>
              </w:rPr>
              <w:tab/>
            </w:r>
          </w:p>
        </w:tc>
      </w:tr>
      <w:tr w:rsidR="000B1098" w:rsidRPr="000B1098" w14:paraId="776A8366" w14:textId="77777777" w:rsidTr="000B1098">
        <w:trPr>
          <w:trHeight w:hRule="exact" w:val="1531"/>
        </w:trPr>
        <w:tc>
          <w:tcPr>
            <w:tcW w:w="4883" w:type="dxa"/>
            <w:shd w:val="clear" w:color="auto" w:fill="auto"/>
          </w:tcPr>
          <w:p w14:paraId="7023FC15" w14:textId="77777777" w:rsidR="000B1098" w:rsidRPr="000B1098" w:rsidRDefault="000B1098" w:rsidP="000B1098">
            <w:r w:rsidRPr="000B1098">
              <w:rPr>
                <w:i/>
                <w:noProof/>
                <w:lang w:val="en-IN" w:eastAsia="ja-JP"/>
              </w:rPr>
              <w:drawing>
                <wp:inline distT="0" distB="0" distL="0" distR="0" wp14:anchorId="43EA1AE8" wp14:editId="0716FD04">
                  <wp:extent cx="1208405" cy="838835"/>
                  <wp:effectExtent l="0" t="0" r="0" b="0"/>
                  <wp:docPr id="3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2F8AB5BB" w14:textId="77777777" w:rsidR="000B1098" w:rsidRPr="000B1098" w:rsidRDefault="000B1098" w:rsidP="000B1098">
            <w:pPr>
              <w:jc w:val="right"/>
            </w:pPr>
            <w:bookmarkStart w:id="9" w:name="logos"/>
            <w:r w:rsidRPr="000B1098">
              <w:rPr>
                <w:noProof/>
                <w:lang w:val="en-IN" w:eastAsia="ja-JP"/>
              </w:rPr>
              <w:drawing>
                <wp:inline distT="0" distB="0" distL="0" distR="0" wp14:anchorId="17F547EA" wp14:editId="37D49E18">
                  <wp:extent cx="1617980" cy="949960"/>
                  <wp:effectExtent l="0" t="0" r="0" b="0"/>
                  <wp:docPr id="3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9"/>
          </w:p>
        </w:tc>
      </w:tr>
      <w:tr w:rsidR="000B1098" w:rsidRPr="000B1098" w14:paraId="4726D158" w14:textId="77777777" w:rsidTr="000B1098">
        <w:trPr>
          <w:trHeight w:hRule="exact" w:val="5783"/>
        </w:trPr>
        <w:tc>
          <w:tcPr>
            <w:tcW w:w="10423" w:type="dxa"/>
            <w:gridSpan w:val="2"/>
            <w:shd w:val="clear" w:color="auto" w:fill="auto"/>
          </w:tcPr>
          <w:p w14:paraId="4C3FD04C" w14:textId="77777777" w:rsidR="000B1098" w:rsidRPr="000B1098" w:rsidRDefault="000B1098" w:rsidP="000B1098">
            <w:pPr>
              <w:rPr>
                <w:b/>
                <w:i/>
                <w:color w:val="0000FF"/>
              </w:rPr>
            </w:pPr>
          </w:p>
        </w:tc>
      </w:tr>
      <w:tr w:rsidR="000B1098" w:rsidRPr="000B1098" w14:paraId="5C370DC5" w14:textId="77777777" w:rsidTr="000B1098">
        <w:trPr>
          <w:cantSplit/>
          <w:trHeight w:hRule="exact" w:val="964"/>
        </w:trPr>
        <w:tc>
          <w:tcPr>
            <w:tcW w:w="10423" w:type="dxa"/>
            <w:gridSpan w:val="2"/>
            <w:shd w:val="clear" w:color="auto" w:fill="auto"/>
          </w:tcPr>
          <w:p w14:paraId="3739FFBA" w14:textId="77777777" w:rsidR="000B1098" w:rsidRPr="000B1098" w:rsidRDefault="000B1098" w:rsidP="000B1098">
            <w:pPr>
              <w:rPr>
                <w:sz w:val="16"/>
              </w:rPr>
            </w:pPr>
            <w:bookmarkStart w:id="10" w:name="warningNotice"/>
            <w:r w:rsidRPr="000B1098">
              <w:rPr>
                <w:sz w:val="16"/>
              </w:rPr>
              <w:t>The present document has been developed within the 3rd Generation Partnership Project (3GPP</w:t>
            </w:r>
            <w:r w:rsidRPr="000B1098">
              <w:rPr>
                <w:sz w:val="16"/>
                <w:vertAlign w:val="superscript"/>
              </w:rPr>
              <w:t xml:space="preserve"> TM</w:t>
            </w:r>
            <w:r w:rsidRPr="000B1098">
              <w:rPr>
                <w:sz w:val="16"/>
              </w:rPr>
              <w:t>) and may be further elaborated for the purposes of 3GPP.</w:t>
            </w:r>
            <w:r w:rsidRPr="000B1098">
              <w:rPr>
                <w:sz w:val="16"/>
              </w:rPr>
              <w:br/>
              <w:t>The present document has not been subject to any approval process by the 3GPP</w:t>
            </w:r>
            <w:r w:rsidRPr="000B1098">
              <w:rPr>
                <w:sz w:val="16"/>
                <w:vertAlign w:val="superscript"/>
              </w:rPr>
              <w:t xml:space="preserve"> </w:t>
            </w:r>
            <w:r w:rsidRPr="000B1098">
              <w:rPr>
                <w:sz w:val="16"/>
              </w:rPr>
              <w:t>Organizational Partners and shall not be implemented.</w:t>
            </w:r>
            <w:r w:rsidRPr="000B1098">
              <w:rPr>
                <w:sz w:val="16"/>
              </w:rPr>
              <w:br/>
              <w:t>This Specification is provided for future development work within 3GPP</w:t>
            </w:r>
            <w:r w:rsidRPr="000B1098">
              <w:rPr>
                <w:sz w:val="16"/>
                <w:vertAlign w:val="superscript"/>
              </w:rPr>
              <w:t xml:space="preserve"> </w:t>
            </w:r>
            <w:r w:rsidRPr="000B1098">
              <w:rPr>
                <w:sz w:val="16"/>
              </w:rPr>
              <w:t>only. The Organizational Partners accept no liability for any use of this Specification.</w:t>
            </w:r>
            <w:r w:rsidRPr="000B1098">
              <w:rPr>
                <w:sz w:val="16"/>
              </w:rPr>
              <w:br/>
              <w:t>Specifications and Reports for implementation of the 3GPP</w:t>
            </w:r>
            <w:r w:rsidRPr="000B1098">
              <w:rPr>
                <w:sz w:val="16"/>
                <w:vertAlign w:val="superscript"/>
              </w:rPr>
              <w:t xml:space="preserve"> TM</w:t>
            </w:r>
            <w:r w:rsidRPr="000B1098">
              <w:rPr>
                <w:sz w:val="16"/>
              </w:rPr>
              <w:t xml:space="preserve"> system should be obtained via the 3GPP Organizational Partners' Publications Offices.</w:t>
            </w:r>
            <w:bookmarkEnd w:id="10"/>
          </w:p>
          <w:p w14:paraId="4714457B" w14:textId="77777777" w:rsidR="000B1098" w:rsidRPr="000B1098" w:rsidRDefault="000B1098" w:rsidP="000B1098">
            <w:pPr>
              <w:widowControl w:val="0"/>
              <w:pBdr>
                <w:top w:val="single" w:sz="12" w:space="1" w:color="auto"/>
              </w:pBdr>
              <w:spacing w:after="0"/>
              <w:jc w:val="right"/>
              <w:rPr>
                <w:rFonts w:ascii="Arial" w:hAnsi="Arial"/>
                <w:noProof/>
              </w:rPr>
            </w:pPr>
          </w:p>
          <w:p w14:paraId="6FBA6163" w14:textId="77777777" w:rsidR="000B1098" w:rsidRPr="000B1098" w:rsidRDefault="000B1098" w:rsidP="000B1098">
            <w:pPr>
              <w:rPr>
                <w:sz w:val="16"/>
              </w:rPr>
            </w:pPr>
          </w:p>
        </w:tc>
      </w:tr>
    </w:tbl>
    <w:p w14:paraId="471833AE" w14:textId="77777777" w:rsidR="000B1098" w:rsidRPr="000B1098" w:rsidRDefault="000B1098" w:rsidP="000B1098">
      <w:pPr>
        <w:sectPr w:rsidR="000B1098" w:rsidRPr="000B1098" w:rsidSect="000B109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1098" w:rsidRPr="000B1098" w14:paraId="7B7B0EBA" w14:textId="77777777" w:rsidTr="000B1098">
        <w:trPr>
          <w:trHeight w:hRule="exact" w:val="5670"/>
        </w:trPr>
        <w:tc>
          <w:tcPr>
            <w:tcW w:w="10423" w:type="dxa"/>
            <w:shd w:val="clear" w:color="auto" w:fill="auto"/>
          </w:tcPr>
          <w:p w14:paraId="06837062" w14:textId="77777777" w:rsidR="000B1098" w:rsidRPr="000B1098" w:rsidRDefault="000B1098" w:rsidP="000B1098">
            <w:pPr>
              <w:rPr>
                <w:i/>
                <w:color w:val="0000FF"/>
              </w:rPr>
            </w:pPr>
          </w:p>
        </w:tc>
      </w:tr>
      <w:tr w:rsidR="000B1098" w:rsidRPr="000B1098" w14:paraId="7B32E4D6" w14:textId="77777777" w:rsidTr="000B1098">
        <w:trPr>
          <w:trHeight w:hRule="exact" w:val="5387"/>
        </w:trPr>
        <w:tc>
          <w:tcPr>
            <w:tcW w:w="10423" w:type="dxa"/>
            <w:shd w:val="clear" w:color="auto" w:fill="auto"/>
          </w:tcPr>
          <w:p w14:paraId="3AF0FF70" w14:textId="77777777" w:rsidR="000B1098" w:rsidRPr="000B1098" w:rsidRDefault="000B1098" w:rsidP="000B1098">
            <w:pPr>
              <w:spacing w:after="240"/>
              <w:ind w:left="2835" w:right="2835"/>
              <w:jc w:val="center"/>
              <w:rPr>
                <w:rFonts w:ascii="Arial" w:hAnsi="Arial"/>
                <w:b/>
                <w:i/>
              </w:rPr>
            </w:pPr>
            <w:bookmarkStart w:id="11" w:name="coords3gpp"/>
            <w:r w:rsidRPr="000B1098">
              <w:rPr>
                <w:rFonts w:ascii="Arial" w:hAnsi="Arial"/>
                <w:b/>
                <w:i/>
              </w:rPr>
              <w:t>3GPP</w:t>
            </w:r>
          </w:p>
          <w:p w14:paraId="4A844DEB" w14:textId="77777777" w:rsidR="000B1098" w:rsidRPr="000B1098" w:rsidRDefault="000B1098" w:rsidP="000B1098">
            <w:pPr>
              <w:pBdr>
                <w:bottom w:val="single" w:sz="6" w:space="1" w:color="auto"/>
              </w:pBdr>
              <w:spacing w:after="0"/>
              <w:ind w:left="2835" w:right="2835"/>
              <w:jc w:val="center"/>
            </w:pPr>
            <w:r w:rsidRPr="000B1098">
              <w:t>Postal address</w:t>
            </w:r>
          </w:p>
          <w:p w14:paraId="50AE0F3B" w14:textId="77777777" w:rsidR="000B1098" w:rsidRPr="000B1098" w:rsidRDefault="000B1098" w:rsidP="000B1098">
            <w:pPr>
              <w:spacing w:after="0"/>
              <w:ind w:left="2835" w:right="2835"/>
              <w:jc w:val="center"/>
              <w:rPr>
                <w:rFonts w:ascii="Arial" w:hAnsi="Arial"/>
                <w:sz w:val="18"/>
              </w:rPr>
            </w:pPr>
          </w:p>
          <w:p w14:paraId="408B22A0" w14:textId="77777777" w:rsidR="000B1098" w:rsidRPr="000B1098" w:rsidRDefault="000B1098" w:rsidP="000B1098">
            <w:pPr>
              <w:pBdr>
                <w:bottom w:val="single" w:sz="6" w:space="1" w:color="auto"/>
              </w:pBdr>
              <w:spacing w:before="240" w:after="0"/>
              <w:ind w:left="2835" w:right="2835"/>
              <w:jc w:val="center"/>
            </w:pPr>
            <w:r w:rsidRPr="000B1098">
              <w:t>3GPP support office address</w:t>
            </w:r>
          </w:p>
          <w:p w14:paraId="34BC25F3"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650 Route des Lucioles - Sophia Antipolis</w:t>
            </w:r>
          </w:p>
          <w:p w14:paraId="31089C3E"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Valbonne - FRANCE</w:t>
            </w:r>
          </w:p>
          <w:p w14:paraId="325EBC82" w14:textId="77777777" w:rsidR="000B1098" w:rsidRPr="000B1098" w:rsidRDefault="000B1098" w:rsidP="000B1098">
            <w:pPr>
              <w:spacing w:after="20"/>
              <w:ind w:left="2835" w:right="2835"/>
              <w:jc w:val="center"/>
              <w:rPr>
                <w:rFonts w:ascii="Arial" w:hAnsi="Arial"/>
                <w:sz w:val="18"/>
              </w:rPr>
            </w:pPr>
            <w:r w:rsidRPr="000B1098">
              <w:rPr>
                <w:rFonts w:ascii="Arial" w:hAnsi="Arial"/>
                <w:sz w:val="18"/>
              </w:rPr>
              <w:t>Tel.: +33 4 92 94 42 00 Fax: +33 4 93 65 47 16</w:t>
            </w:r>
          </w:p>
          <w:p w14:paraId="777293BA" w14:textId="77777777" w:rsidR="000B1098" w:rsidRPr="000B1098" w:rsidRDefault="000B1098" w:rsidP="000B1098">
            <w:pPr>
              <w:pBdr>
                <w:bottom w:val="single" w:sz="6" w:space="1" w:color="auto"/>
              </w:pBdr>
              <w:spacing w:before="240" w:after="0"/>
              <w:ind w:left="2835" w:right="2835"/>
              <w:jc w:val="center"/>
            </w:pPr>
            <w:r w:rsidRPr="000B1098">
              <w:t>Internet</w:t>
            </w:r>
          </w:p>
          <w:p w14:paraId="019A31DF"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http://www.3gpp.org</w:t>
            </w:r>
            <w:bookmarkEnd w:id="11"/>
          </w:p>
          <w:p w14:paraId="1377EFB0" w14:textId="77777777" w:rsidR="000B1098" w:rsidRPr="000B1098" w:rsidRDefault="000B1098" w:rsidP="000B1098"/>
        </w:tc>
      </w:tr>
      <w:tr w:rsidR="000B1098" w:rsidRPr="000B1098" w14:paraId="41F089FA" w14:textId="77777777" w:rsidTr="000B1098">
        <w:tc>
          <w:tcPr>
            <w:tcW w:w="10423" w:type="dxa"/>
            <w:shd w:val="clear" w:color="auto" w:fill="auto"/>
            <w:vAlign w:val="bottom"/>
          </w:tcPr>
          <w:p w14:paraId="6A81F065" w14:textId="77777777" w:rsidR="000B1098" w:rsidRPr="000B1098" w:rsidRDefault="000B1098" w:rsidP="000B1098">
            <w:pPr>
              <w:pBdr>
                <w:bottom w:val="single" w:sz="6" w:space="1" w:color="auto"/>
              </w:pBdr>
              <w:spacing w:after="240"/>
              <w:jc w:val="center"/>
              <w:rPr>
                <w:rFonts w:ascii="Arial" w:hAnsi="Arial"/>
                <w:b/>
                <w:i/>
                <w:noProof/>
              </w:rPr>
            </w:pPr>
            <w:bookmarkStart w:id="12" w:name="copyrightNotification"/>
            <w:r w:rsidRPr="000B1098">
              <w:rPr>
                <w:rFonts w:ascii="Arial" w:hAnsi="Arial"/>
                <w:b/>
                <w:i/>
                <w:noProof/>
              </w:rPr>
              <w:t>Copyright Notification</w:t>
            </w:r>
          </w:p>
          <w:p w14:paraId="15F044A9" w14:textId="77777777" w:rsidR="000B1098" w:rsidRPr="000B1098" w:rsidRDefault="000B1098" w:rsidP="000B1098">
            <w:pPr>
              <w:spacing w:after="0"/>
              <w:jc w:val="center"/>
              <w:rPr>
                <w:noProof/>
              </w:rPr>
            </w:pPr>
            <w:r w:rsidRPr="000B1098">
              <w:rPr>
                <w:noProof/>
              </w:rPr>
              <w:t>No part may be reproduced except as authorized by written permission.</w:t>
            </w:r>
            <w:r w:rsidRPr="000B1098">
              <w:rPr>
                <w:noProof/>
              </w:rPr>
              <w:br/>
              <w:t>The copyright and the foregoing restriction extend to reproduction in all media.</w:t>
            </w:r>
          </w:p>
          <w:p w14:paraId="3D86C570" w14:textId="77777777" w:rsidR="000B1098" w:rsidRPr="000B1098" w:rsidRDefault="000B1098" w:rsidP="000B1098">
            <w:pPr>
              <w:spacing w:after="0"/>
              <w:jc w:val="center"/>
              <w:rPr>
                <w:noProof/>
              </w:rPr>
            </w:pPr>
          </w:p>
          <w:p w14:paraId="76511C72" w14:textId="77777777" w:rsidR="000B1098" w:rsidRPr="000B1098" w:rsidRDefault="000B1098" w:rsidP="000B1098">
            <w:pPr>
              <w:spacing w:after="0"/>
              <w:jc w:val="center"/>
              <w:rPr>
                <w:noProof/>
                <w:sz w:val="18"/>
              </w:rPr>
            </w:pPr>
            <w:r w:rsidRPr="000B1098">
              <w:rPr>
                <w:noProof/>
                <w:sz w:val="18"/>
              </w:rPr>
              <w:t xml:space="preserve">© </w:t>
            </w:r>
            <w:bookmarkStart w:id="13" w:name="copyrightDate"/>
            <w:r w:rsidRPr="000B1098">
              <w:rPr>
                <w:noProof/>
                <w:sz w:val="18"/>
              </w:rPr>
              <w:t>2019</w:t>
            </w:r>
            <w:bookmarkEnd w:id="13"/>
            <w:r w:rsidRPr="000B1098">
              <w:rPr>
                <w:noProof/>
                <w:sz w:val="18"/>
              </w:rPr>
              <w:t>, 3GPP Organizational Partners (ARIB, ATIS, CCSA, ETSI, TSDSI, TTA, TTC).</w:t>
            </w:r>
          </w:p>
          <w:p w14:paraId="20BD3B8D" w14:textId="77777777" w:rsidR="000B1098" w:rsidRPr="000B1098" w:rsidRDefault="000B1098" w:rsidP="000B1098">
            <w:pPr>
              <w:spacing w:after="0"/>
              <w:jc w:val="center"/>
              <w:rPr>
                <w:noProof/>
                <w:sz w:val="18"/>
              </w:rPr>
            </w:pPr>
            <w:r w:rsidRPr="000B1098">
              <w:rPr>
                <w:noProof/>
                <w:sz w:val="18"/>
              </w:rPr>
              <w:t>All rights reserved.</w:t>
            </w:r>
          </w:p>
          <w:p w14:paraId="16A246B3" w14:textId="77777777" w:rsidR="000B1098" w:rsidRPr="000B1098" w:rsidRDefault="000B1098" w:rsidP="000B1098">
            <w:pPr>
              <w:spacing w:after="0"/>
              <w:rPr>
                <w:noProof/>
                <w:sz w:val="18"/>
              </w:rPr>
            </w:pPr>
          </w:p>
          <w:p w14:paraId="6A7EF686" w14:textId="77777777" w:rsidR="000B1098" w:rsidRPr="000B1098" w:rsidRDefault="000B1098" w:rsidP="000B1098">
            <w:pPr>
              <w:spacing w:after="0"/>
              <w:rPr>
                <w:noProof/>
                <w:sz w:val="18"/>
              </w:rPr>
            </w:pPr>
            <w:r w:rsidRPr="000B1098">
              <w:rPr>
                <w:noProof/>
                <w:sz w:val="18"/>
              </w:rPr>
              <w:t>UMTS™ is a Trade Mark of ETSI registered for the benefit of its members</w:t>
            </w:r>
          </w:p>
          <w:p w14:paraId="23C4670C" w14:textId="77777777" w:rsidR="000B1098" w:rsidRPr="000B1098" w:rsidRDefault="000B1098" w:rsidP="000B1098">
            <w:pPr>
              <w:spacing w:after="0"/>
              <w:rPr>
                <w:noProof/>
                <w:sz w:val="18"/>
              </w:rPr>
            </w:pPr>
            <w:r w:rsidRPr="000B1098">
              <w:rPr>
                <w:noProof/>
                <w:sz w:val="18"/>
              </w:rPr>
              <w:t>3GPP™ is a Trade Mark of ETSI registered for the benefit of its Members and of the 3GPP Organizational Partners</w:t>
            </w:r>
            <w:r w:rsidRPr="000B1098">
              <w:rPr>
                <w:noProof/>
                <w:sz w:val="18"/>
              </w:rPr>
              <w:br/>
              <w:t>LTE™ is a Trade Mark of ETSI registered for the benefit of its Members and of the 3GPP Organizational Partners</w:t>
            </w:r>
          </w:p>
          <w:p w14:paraId="40B1EE35" w14:textId="77777777" w:rsidR="000B1098" w:rsidRPr="000B1098" w:rsidRDefault="000B1098" w:rsidP="000B1098">
            <w:pPr>
              <w:spacing w:after="0"/>
              <w:rPr>
                <w:noProof/>
                <w:sz w:val="18"/>
              </w:rPr>
            </w:pPr>
            <w:r w:rsidRPr="000B1098">
              <w:rPr>
                <w:noProof/>
                <w:sz w:val="18"/>
              </w:rPr>
              <w:t>GSM® and the GSM logo are registered and owned by the GSM Association</w:t>
            </w:r>
            <w:bookmarkEnd w:id="12"/>
          </w:p>
          <w:p w14:paraId="050C3F99" w14:textId="77777777" w:rsidR="000B1098" w:rsidRPr="000B1098" w:rsidRDefault="000B1098" w:rsidP="000B1098"/>
        </w:tc>
      </w:tr>
    </w:tbl>
    <w:p w14:paraId="7F67B680" w14:textId="5944A203" w:rsidR="00E8629F" w:rsidRPr="00235394" w:rsidRDefault="00E8629F">
      <w:pPr>
        <w:pStyle w:val="TT"/>
      </w:pPr>
      <w:bookmarkStart w:id="14" w:name="copyrightaddon"/>
      <w:bookmarkEnd w:id="0"/>
      <w:bookmarkEnd w:id="14"/>
      <w:r w:rsidRPr="00235394">
        <w:t>Contents</w:t>
      </w:r>
    </w:p>
    <w:p w14:paraId="619A3856" w14:textId="6E8BABDC" w:rsidR="009F79EC" w:rsidRDefault="00235394">
      <w:pPr>
        <w:pStyle w:val="TOC1"/>
        <w:rPr>
          <w:ins w:id="15" w:author="Nair, Suresh P. (Nokia - US/Murray Hill)" w:date="2019-10-21T07:57:00Z"/>
          <w:rFonts w:asciiTheme="minorHAnsi" w:eastAsiaTheme="minorEastAsia" w:hAnsiTheme="minorHAnsi" w:cstheme="minorBidi"/>
          <w:szCs w:val="22"/>
          <w:lang w:val="en-US"/>
        </w:rPr>
      </w:pPr>
      <w:r>
        <w:fldChar w:fldCharType="begin"/>
      </w:r>
      <w:r>
        <w:instrText xml:space="preserve"> TOC \o "1-9" </w:instrText>
      </w:r>
      <w:r>
        <w:fldChar w:fldCharType="separate"/>
      </w:r>
      <w:ins w:id="16" w:author="Nair, Suresh P. (Nokia - US/Murray Hill)" w:date="2019-10-21T07:57:00Z">
        <w:r w:rsidR="009F79EC">
          <w:t>Foreword</w:t>
        </w:r>
        <w:r w:rsidR="009F79EC">
          <w:tab/>
        </w:r>
        <w:r w:rsidR="009F79EC">
          <w:fldChar w:fldCharType="begin"/>
        </w:r>
        <w:r w:rsidR="009F79EC">
          <w:instrText xml:space="preserve"> PAGEREF _Toc22537054 \h </w:instrText>
        </w:r>
      </w:ins>
      <w:r w:rsidR="009F79EC">
        <w:fldChar w:fldCharType="separate"/>
      </w:r>
      <w:ins w:id="17" w:author="Nair, Suresh P. (Nokia - US/Murray Hill)" w:date="2019-10-21T07:57:00Z">
        <w:r w:rsidR="009F79EC">
          <w:t>5</w:t>
        </w:r>
        <w:r w:rsidR="009F79EC">
          <w:fldChar w:fldCharType="end"/>
        </w:r>
      </w:ins>
    </w:p>
    <w:p w14:paraId="74701DC5" w14:textId="10FFE13F" w:rsidR="009F79EC" w:rsidRDefault="009F79EC">
      <w:pPr>
        <w:pStyle w:val="TOC1"/>
        <w:rPr>
          <w:ins w:id="18" w:author="Nair, Suresh P. (Nokia - US/Murray Hill)" w:date="2019-10-21T07:57:00Z"/>
          <w:rFonts w:asciiTheme="minorHAnsi" w:eastAsiaTheme="minorEastAsia" w:hAnsiTheme="minorHAnsi" w:cstheme="minorBidi"/>
          <w:szCs w:val="22"/>
          <w:lang w:val="en-US"/>
        </w:rPr>
      </w:pPr>
      <w:ins w:id="19" w:author="Nair, Suresh P. (Nokia - US/Murray Hill)" w:date="2019-10-21T07:57:00Z">
        <w:r>
          <w:t>Introduction</w:t>
        </w:r>
        <w:r>
          <w:tab/>
        </w:r>
        <w:r>
          <w:fldChar w:fldCharType="begin"/>
        </w:r>
        <w:r>
          <w:instrText xml:space="preserve"> PAGEREF _Toc22537055 \h </w:instrText>
        </w:r>
      </w:ins>
      <w:r>
        <w:fldChar w:fldCharType="separate"/>
      </w:r>
      <w:ins w:id="20" w:author="Nair, Suresh P. (Nokia - US/Murray Hill)" w:date="2019-10-21T07:57:00Z">
        <w:r>
          <w:t>7</w:t>
        </w:r>
        <w:r>
          <w:fldChar w:fldCharType="end"/>
        </w:r>
      </w:ins>
    </w:p>
    <w:p w14:paraId="0C33094D" w14:textId="51C44043" w:rsidR="009F79EC" w:rsidRDefault="009F79EC">
      <w:pPr>
        <w:pStyle w:val="TOC1"/>
        <w:rPr>
          <w:ins w:id="21" w:author="Nair, Suresh P. (Nokia - US/Murray Hill)" w:date="2019-10-21T07:57:00Z"/>
          <w:rFonts w:asciiTheme="minorHAnsi" w:eastAsiaTheme="minorEastAsia" w:hAnsiTheme="minorHAnsi" w:cstheme="minorBidi"/>
          <w:szCs w:val="22"/>
          <w:lang w:val="en-US"/>
        </w:rPr>
      </w:pPr>
      <w:ins w:id="22" w:author="Nair, Suresh P. (Nokia - US/Murray Hill)" w:date="2019-10-21T07:57:00Z">
        <w:r>
          <w:t>1</w:t>
        </w:r>
        <w:r>
          <w:rPr>
            <w:rFonts w:asciiTheme="minorHAnsi" w:eastAsiaTheme="minorEastAsia" w:hAnsiTheme="minorHAnsi" w:cstheme="minorBidi"/>
            <w:szCs w:val="22"/>
            <w:lang w:val="en-US"/>
          </w:rPr>
          <w:tab/>
        </w:r>
        <w:r>
          <w:t>Scope</w:t>
        </w:r>
        <w:r>
          <w:tab/>
        </w:r>
        <w:r>
          <w:fldChar w:fldCharType="begin"/>
        </w:r>
        <w:r>
          <w:instrText xml:space="preserve"> PAGEREF _Toc22537056 \h </w:instrText>
        </w:r>
      </w:ins>
      <w:r>
        <w:fldChar w:fldCharType="separate"/>
      </w:r>
      <w:ins w:id="23" w:author="Nair, Suresh P. (Nokia - US/Murray Hill)" w:date="2019-10-21T07:57:00Z">
        <w:r>
          <w:t>8</w:t>
        </w:r>
        <w:r>
          <w:fldChar w:fldCharType="end"/>
        </w:r>
      </w:ins>
    </w:p>
    <w:p w14:paraId="1CF896D5" w14:textId="20D3B7E6" w:rsidR="009F79EC" w:rsidRDefault="009F79EC">
      <w:pPr>
        <w:pStyle w:val="TOC1"/>
        <w:rPr>
          <w:ins w:id="24" w:author="Nair, Suresh P. (Nokia - US/Murray Hill)" w:date="2019-10-21T07:57:00Z"/>
          <w:rFonts w:asciiTheme="minorHAnsi" w:eastAsiaTheme="minorEastAsia" w:hAnsiTheme="minorHAnsi" w:cstheme="minorBidi"/>
          <w:szCs w:val="22"/>
          <w:lang w:val="en-US"/>
        </w:rPr>
      </w:pPr>
      <w:ins w:id="25" w:author="Nair, Suresh P. (Nokia - US/Murray Hill)" w:date="2019-10-21T07:57:00Z">
        <w:r>
          <w:t>2</w:t>
        </w:r>
        <w:r>
          <w:rPr>
            <w:rFonts w:asciiTheme="minorHAnsi" w:eastAsiaTheme="minorEastAsia" w:hAnsiTheme="minorHAnsi" w:cstheme="minorBidi"/>
            <w:szCs w:val="22"/>
            <w:lang w:val="en-US"/>
          </w:rPr>
          <w:tab/>
        </w:r>
        <w:r>
          <w:t>References</w:t>
        </w:r>
        <w:r>
          <w:tab/>
        </w:r>
        <w:r>
          <w:fldChar w:fldCharType="begin"/>
        </w:r>
        <w:r>
          <w:instrText xml:space="preserve"> PAGEREF _Toc22537057 \h </w:instrText>
        </w:r>
      </w:ins>
      <w:r>
        <w:fldChar w:fldCharType="separate"/>
      </w:r>
      <w:ins w:id="26" w:author="Nair, Suresh P. (Nokia - US/Murray Hill)" w:date="2019-10-21T07:57:00Z">
        <w:r>
          <w:t>8</w:t>
        </w:r>
        <w:r>
          <w:fldChar w:fldCharType="end"/>
        </w:r>
      </w:ins>
    </w:p>
    <w:p w14:paraId="07BF2447" w14:textId="0373DB9C" w:rsidR="009F79EC" w:rsidRDefault="009F79EC">
      <w:pPr>
        <w:pStyle w:val="TOC1"/>
        <w:rPr>
          <w:ins w:id="27" w:author="Nair, Suresh P. (Nokia - US/Murray Hill)" w:date="2019-10-21T07:57:00Z"/>
          <w:rFonts w:asciiTheme="minorHAnsi" w:eastAsiaTheme="minorEastAsia" w:hAnsiTheme="minorHAnsi" w:cstheme="minorBidi"/>
          <w:szCs w:val="22"/>
          <w:lang w:val="en-US"/>
        </w:rPr>
      </w:pPr>
      <w:ins w:id="28" w:author="Nair, Suresh P. (Nokia - US/Murray Hill)" w:date="2019-10-21T07:57: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_Toc22537058 \h </w:instrText>
        </w:r>
      </w:ins>
      <w:r>
        <w:fldChar w:fldCharType="separate"/>
      </w:r>
      <w:ins w:id="29" w:author="Nair, Suresh P. (Nokia - US/Murray Hill)" w:date="2019-10-21T07:57:00Z">
        <w:r>
          <w:t>9</w:t>
        </w:r>
        <w:r>
          <w:fldChar w:fldCharType="end"/>
        </w:r>
      </w:ins>
    </w:p>
    <w:p w14:paraId="4ADF626D" w14:textId="1A1C2249" w:rsidR="009F79EC" w:rsidRDefault="009F79EC">
      <w:pPr>
        <w:pStyle w:val="TOC2"/>
        <w:rPr>
          <w:ins w:id="30" w:author="Nair, Suresh P. (Nokia - US/Murray Hill)" w:date="2019-10-21T07:57:00Z"/>
          <w:rFonts w:asciiTheme="minorHAnsi" w:eastAsiaTheme="minorEastAsia" w:hAnsiTheme="minorHAnsi" w:cstheme="minorBidi"/>
          <w:sz w:val="22"/>
          <w:szCs w:val="22"/>
          <w:lang w:val="en-US"/>
        </w:rPr>
      </w:pPr>
      <w:ins w:id="31" w:author="Nair, Suresh P. (Nokia - US/Murray Hill)" w:date="2019-10-21T07:57: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_Toc22537059 \h </w:instrText>
        </w:r>
      </w:ins>
      <w:r>
        <w:fldChar w:fldCharType="separate"/>
      </w:r>
      <w:ins w:id="32" w:author="Nair, Suresh P. (Nokia - US/Murray Hill)" w:date="2019-10-21T07:57:00Z">
        <w:r>
          <w:t>9</w:t>
        </w:r>
        <w:r>
          <w:fldChar w:fldCharType="end"/>
        </w:r>
      </w:ins>
    </w:p>
    <w:p w14:paraId="76CFD6FF" w14:textId="6A3FACB9" w:rsidR="009F79EC" w:rsidRDefault="009F79EC">
      <w:pPr>
        <w:pStyle w:val="TOC2"/>
        <w:rPr>
          <w:ins w:id="33" w:author="Nair, Suresh P. (Nokia - US/Murray Hill)" w:date="2019-10-21T07:57:00Z"/>
          <w:rFonts w:asciiTheme="minorHAnsi" w:eastAsiaTheme="minorEastAsia" w:hAnsiTheme="minorHAnsi" w:cstheme="minorBidi"/>
          <w:sz w:val="22"/>
          <w:szCs w:val="22"/>
          <w:lang w:val="en-US"/>
        </w:rPr>
      </w:pPr>
      <w:ins w:id="34" w:author="Nair, Suresh P. (Nokia - US/Murray Hill)" w:date="2019-10-21T07:5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_Toc22537060 \h </w:instrText>
        </w:r>
      </w:ins>
      <w:r>
        <w:fldChar w:fldCharType="separate"/>
      </w:r>
      <w:ins w:id="35" w:author="Nair, Suresh P. (Nokia - US/Murray Hill)" w:date="2019-10-21T07:57:00Z">
        <w:r>
          <w:t>9</w:t>
        </w:r>
        <w:r>
          <w:fldChar w:fldCharType="end"/>
        </w:r>
      </w:ins>
    </w:p>
    <w:p w14:paraId="1E77E7F4" w14:textId="4D9CBA63" w:rsidR="009F79EC" w:rsidRDefault="009F79EC">
      <w:pPr>
        <w:pStyle w:val="TOC2"/>
        <w:rPr>
          <w:ins w:id="36" w:author="Nair, Suresh P. (Nokia - US/Murray Hill)" w:date="2019-10-21T07:57:00Z"/>
          <w:rFonts w:asciiTheme="minorHAnsi" w:eastAsiaTheme="minorEastAsia" w:hAnsiTheme="minorHAnsi" w:cstheme="minorBidi"/>
          <w:sz w:val="22"/>
          <w:szCs w:val="22"/>
          <w:lang w:val="en-US"/>
        </w:rPr>
      </w:pPr>
      <w:ins w:id="37" w:author="Nair, Suresh P. (Nokia - US/Murray Hill)" w:date="2019-10-21T07:5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_Toc22537061 \h </w:instrText>
        </w:r>
      </w:ins>
      <w:r>
        <w:fldChar w:fldCharType="separate"/>
      </w:r>
      <w:ins w:id="38" w:author="Nair, Suresh P. (Nokia - US/Murray Hill)" w:date="2019-10-21T07:57:00Z">
        <w:r>
          <w:t>9</w:t>
        </w:r>
        <w:r>
          <w:fldChar w:fldCharType="end"/>
        </w:r>
      </w:ins>
    </w:p>
    <w:p w14:paraId="790A4418" w14:textId="64455DF3" w:rsidR="009F79EC" w:rsidRDefault="009F79EC">
      <w:pPr>
        <w:pStyle w:val="TOC1"/>
        <w:rPr>
          <w:ins w:id="39" w:author="Nair, Suresh P. (Nokia - US/Murray Hill)" w:date="2019-10-21T07:57:00Z"/>
          <w:rFonts w:asciiTheme="minorHAnsi" w:eastAsiaTheme="minorEastAsia" w:hAnsiTheme="minorHAnsi" w:cstheme="minorBidi"/>
          <w:szCs w:val="22"/>
          <w:lang w:val="en-US"/>
        </w:rPr>
      </w:pPr>
      <w:ins w:id="40" w:author="Nair, Suresh P. (Nokia - US/Murray Hill)" w:date="2019-10-21T07:57:00Z">
        <w:r>
          <w:t>4</w:t>
        </w:r>
        <w:r>
          <w:rPr>
            <w:rFonts w:asciiTheme="minorHAnsi" w:eastAsiaTheme="minorEastAsia" w:hAnsiTheme="minorHAnsi" w:cstheme="minorBidi"/>
            <w:szCs w:val="22"/>
            <w:lang w:val="en-US"/>
          </w:rPr>
          <w:tab/>
        </w:r>
        <w:r>
          <w:t>Background</w:t>
        </w:r>
        <w:r>
          <w:tab/>
        </w:r>
        <w:r>
          <w:fldChar w:fldCharType="begin"/>
        </w:r>
        <w:r>
          <w:instrText xml:space="preserve"> PAGEREF _Toc22537062 \h </w:instrText>
        </w:r>
      </w:ins>
      <w:r>
        <w:fldChar w:fldCharType="separate"/>
      </w:r>
      <w:ins w:id="41" w:author="Nair, Suresh P. (Nokia - US/Murray Hill)" w:date="2019-10-21T07:57:00Z">
        <w:r>
          <w:t>9</w:t>
        </w:r>
        <w:r>
          <w:fldChar w:fldCharType="end"/>
        </w:r>
      </w:ins>
    </w:p>
    <w:p w14:paraId="19E33F5D" w14:textId="7884F601" w:rsidR="009F79EC" w:rsidRDefault="009F79EC">
      <w:pPr>
        <w:pStyle w:val="TOC1"/>
        <w:rPr>
          <w:ins w:id="42" w:author="Nair, Suresh P. (Nokia - US/Murray Hill)" w:date="2019-10-21T07:57:00Z"/>
          <w:rFonts w:asciiTheme="minorHAnsi" w:eastAsiaTheme="minorEastAsia" w:hAnsiTheme="minorHAnsi" w:cstheme="minorBidi"/>
          <w:szCs w:val="22"/>
          <w:lang w:val="en-US"/>
        </w:rPr>
      </w:pPr>
      <w:ins w:id="43" w:author="Nair, Suresh P. (Nokia - US/Murray Hill)" w:date="2019-10-21T07:57:00Z">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_Toc22537063 \h </w:instrText>
        </w:r>
      </w:ins>
      <w:r>
        <w:fldChar w:fldCharType="separate"/>
      </w:r>
      <w:ins w:id="44" w:author="Nair, Suresh P. (Nokia - US/Murray Hill)" w:date="2019-10-21T07:57:00Z">
        <w:r>
          <w:t>9</w:t>
        </w:r>
        <w:r>
          <w:fldChar w:fldCharType="end"/>
        </w:r>
      </w:ins>
    </w:p>
    <w:p w14:paraId="3E0282F7" w14:textId="6E46437D" w:rsidR="009F79EC" w:rsidRDefault="009F79EC">
      <w:pPr>
        <w:pStyle w:val="TOC1"/>
        <w:rPr>
          <w:ins w:id="45" w:author="Nair, Suresh P. (Nokia - US/Murray Hill)" w:date="2019-10-21T07:57:00Z"/>
          <w:rFonts w:asciiTheme="minorHAnsi" w:eastAsiaTheme="minorEastAsia" w:hAnsiTheme="minorHAnsi" w:cstheme="minorBidi"/>
          <w:szCs w:val="22"/>
          <w:lang w:val="en-US"/>
        </w:rPr>
      </w:pPr>
      <w:ins w:id="46" w:author="Nair, Suresh P. (Nokia - US/Murray Hill)" w:date="2019-10-21T07:57:00Z">
        <w:r>
          <w:t>6</w:t>
        </w:r>
        <w:r>
          <w:rPr>
            <w:rFonts w:asciiTheme="minorHAnsi" w:eastAsiaTheme="minorEastAsia" w:hAnsiTheme="minorHAnsi" w:cstheme="minorBidi"/>
            <w:szCs w:val="22"/>
            <w:lang w:val="en-US"/>
          </w:rPr>
          <w:tab/>
        </w:r>
        <w:r>
          <w:t>Key Issues</w:t>
        </w:r>
        <w:r>
          <w:tab/>
        </w:r>
        <w:r>
          <w:fldChar w:fldCharType="begin"/>
        </w:r>
        <w:r>
          <w:instrText xml:space="preserve"> PAGEREF _Toc22537064 \h </w:instrText>
        </w:r>
      </w:ins>
      <w:r>
        <w:fldChar w:fldCharType="separate"/>
      </w:r>
      <w:ins w:id="47" w:author="Nair, Suresh P. (Nokia - US/Murray Hill)" w:date="2019-10-21T07:57:00Z">
        <w:r>
          <w:t>9</w:t>
        </w:r>
        <w:r>
          <w:fldChar w:fldCharType="end"/>
        </w:r>
      </w:ins>
    </w:p>
    <w:p w14:paraId="01670FB5" w14:textId="520CF0C8" w:rsidR="009F79EC" w:rsidRDefault="009F79EC">
      <w:pPr>
        <w:pStyle w:val="TOC2"/>
        <w:rPr>
          <w:ins w:id="48" w:author="Nair, Suresh P. (Nokia - US/Murray Hill)" w:date="2019-10-21T07:57:00Z"/>
          <w:rFonts w:asciiTheme="minorHAnsi" w:eastAsiaTheme="minorEastAsia" w:hAnsiTheme="minorHAnsi" w:cstheme="minorBidi"/>
          <w:sz w:val="22"/>
          <w:szCs w:val="22"/>
          <w:lang w:val="en-US"/>
        </w:rPr>
      </w:pPr>
      <w:ins w:id="49" w:author="Nair, Suresh P. (Nokia - US/Murray Hill)" w:date="2019-10-21T07:57: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_Toc22537065 \h </w:instrText>
        </w:r>
      </w:ins>
      <w:r>
        <w:fldChar w:fldCharType="separate"/>
      </w:r>
      <w:ins w:id="50" w:author="Nair, Suresh P. (Nokia - US/Murray Hill)" w:date="2019-10-21T07:57:00Z">
        <w:r>
          <w:t>9</w:t>
        </w:r>
        <w:r>
          <w:fldChar w:fldCharType="end"/>
        </w:r>
      </w:ins>
    </w:p>
    <w:p w14:paraId="69D23B4A" w14:textId="518F7D76" w:rsidR="009F79EC" w:rsidRDefault="009F79EC">
      <w:pPr>
        <w:pStyle w:val="TOC2"/>
        <w:rPr>
          <w:ins w:id="51" w:author="Nair, Suresh P. (Nokia - US/Murray Hill)" w:date="2019-10-21T07:57:00Z"/>
          <w:rFonts w:asciiTheme="minorHAnsi" w:eastAsiaTheme="minorEastAsia" w:hAnsiTheme="minorHAnsi" w:cstheme="minorBidi"/>
          <w:sz w:val="22"/>
          <w:szCs w:val="22"/>
          <w:lang w:val="en-US"/>
        </w:rPr>
      </w:pPr>
      <w:ins w:id="52" w:author="Nair, Suresh P. (Nokia - US/Murray Hill)" w:date="2019-10-21T07:57:00Z">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_Toc22537066 \h </w:instrText>
        </w:r>
      </w:ins>
      <w:r>
        <w:fldChar w:fldCharType="separate"/>
      </w:r>
      <w:ins w:id="53" w:author="Nair, Suresh P. (Nokia - US/Murray Hill)" w:date="2019-10-21T07:57:00Z">
        <w:r>
          <w:t>9</w:t>
        </w:r>
        <w:r>
          <w:fldChar w:fldCharType="end"/>
        </w:r>
      </w:ins>
    </w:p>
    <w:p w14:paraId="413969FD" w14:textId="2168B751" w:rsidR="009F79EC" w:rsidRDefault="009F79EC">
      <w:pPr>
        <w:pStyle w:val="TOC3"/>
        <w:rPr>
          <w:ins w:id="54" w:author="Nair, Suresh P. (Nokia - US/Murray Hill)" w:date="2019-10-21T07:57:00Z"/>
          <w:rFonts w:asciiTheme="minorHAnsi" w:eastAsiaTheme="minorEastAsia" w:hAnsiTheme="minorHAnsi" w:cstheme="minorBidi"/>
          <w:sz w:val="22"/>
          <w:szCs w:val="22"/>
          <w:lang w:val="en-US"/>
        </w:rPr>
      </w:pPr>
      <w:ins w:id="55" w:author="Nair, Suresh P. (Nokia - US/Murray Hill)" w:date="2019-10-21T07:57:00Z">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_Toc22537067 \h </w:instrText>
        </w:r>
      </w:ins>
      <w:r>
        <w:fldChar w:fldCharType="separate"/>
      </w:r>
      <w:ins w:id="56" w:author="Nair, Suresh P. (Nokia - US/Murray Hill)" w:date="2019-10-21T07:57:00Z">
        <w:r>
          <w:t>9</w:t>
        </w:r>
        <w:r>
          <w:fldChar w:fldCharType="end"/>
        </w:r>
      </w:ins>
    </w:p>
    <w:p w14:paraId="52A3E7A0" w14:textId="696BDCD9" w:rsidR="009F79EC" w:rsidRDefault="009F79EC">
      <w:pPr>
        <w:pStyle w:val="TOC3"/>
        <w:rPr>
          <w:ins w:id="57" w:author="Nair, Suresh P. (Nokia - US/Murray Hill)" w:date="2019-10-21T07:57:00Z"/>
          <w:rFonts w:asciiTheme="minorHAnsi" w:eastAsiaTheme="minorEastAsia" w:hAnsiTheme="minorHAnsi" w:cstheme="minorBidi"/>
          <w:sz w:val="22"/>
          <w:szCs w:val="22"/>
          <w:lang w:val="en-US"/>
        </w:rPr>
      </w:pPr>
      <w:ins w:id="58" w:author="Nair, Suresh P. (Nokia - US/Murray Hill)" w:date="2019-10-21T07:57:00Z">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_Toc22537068 \h </w:instrText>
        </w:r>
      </w:ins>
      <w:r>
        <w:fldChar w:fldCharType="separate"/>
      </w:r>
      <w:ins w:id="59" w:author="Nair, Suresh P. (Nokia - US/Murray Hill)" w:date="2019-10-21T07:57:00Z">
        <w:r>
          <w:t>10</w:t>
        </w:r>
        <w:r>
          <w:fldChar w:fldCharType="end"/>
        </w:r>
      </w:ins>
    </w:p>
    <w:p w14:paraId="74F9C15C" w14:textId="0CB5CDDE" w:rsidR="009F79EC" w:rsidRDefault="009F79EC">
      <w:pPr>
        <w:pStyle w:val="TOC3"/>
        <w:rPr>
          <w:ins w:id="60" w:author="Nair, Suresh P. (Nokia - US/Murray Hill)" w:date="2019-10-21T07:57:00Z"/>
          <w:rFonts w:asciiTheme="minorHAnsi" w:eastAsiaTheme="minorEastAsia" w:hAnsiTheme="minorHAnsi" w:cstheme="minorBidi"/>
          <w:sz w:val="22"/>
          <w:szCs w:val="22"/>
          <w:lang w:val="en-US"/>
        </w:rPr>
      </w:pPr>
      <w:ins w:id="61" w:author="Nair, Suresh P. (Nokia - US/Murray Hill)" w:date="2019-10-21T07:57:00Z">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_Toc22537069 \h </w:instrText>
        </w:r>
      </w:ins>
      <w:r>
        <w:fldChar w:fldCharType="separate"/>
      </w:r>
      <w:ins w:id="62" w:author="Nair, Suresh P. (Nokia - US/Murray Hill)" w:date="2019-10-21T07:57:00Z">
        <w:r>
          <w:t>10</w:t>
        </w:r>
        <w:r>
          <w:fldChar w:fldCharType="end"/>
        </w:r>
      </w:ins>
    </w:p>
    <w:p w14:paraId="2C7BD744" w14:textId="43302D8F" w:rsidR="009F79EC" w:rsidRDefault="009F79EC">
      <w:pPr>
        <w:pStyle w:val="TOC2"/>
        <w:rPr>
          <w:ins w:id="63" w:author="Nair, Suresh P. (Nokia - US/Murray Hill)" w:date="2019-10-21T07:57:00Z"/>
          <w:rFonts w:asciiTheme="minorHAnsi" w:eastAsiaTheme="minorEastAsia" w:hAnsiTheme="minorHAnsi" w:cstheme="minorBidi"/>
          <w:sz w:val="22"/>
          <w:szCs w:val="22"/>
          <w:lang w:val="en-US"/>
        </w:rPr>
      </w:pPr>
      <w:ins w:id="64" w:author="Nair, Suresh P. (Nokia - US/Murray Hill)" w:date="2019-10-21T07:57:00Z">
        <w:r w:rsidRPr="000C5A4D">
          <w:rPr>
            <w:rFonts w:eastAsia="SimSun"/>
          </w:rPr>
          <w:t xml:space="preserve">6.3 </w:t>
        </w:r>
        <w:r>
          <w:rPr>
            <w:rFonts w:asciiTheme="minorHAnsi" w:eastAsiaTheme="minorEastAsia" w:hAnsiTheme="minorHAnsi" w:cstheme="minorBidi"/>
            <w:sz w:val="22"/>
            <w:szCs w:val="22"/>
            <w:lang w:val="en-US"/>
          </w:rPr>
          <w:tab/>
        </w:r>
        <w:r w:rsidRPr="000C5A4D">
          <w:rPr>
            <w:rFonts w:eastAsia="SimSun"/>
          </w:rPr>
          <w:t>Key Issue #2: AMF Key separation</w:t>
        </w:r>
        <w:r>
          <w:tab/>
        </w:r>
        <w:r>
          <w:fldChar w:fldCharType="begin"/>
        </w:r>
        <w:r>
          <w:instrText xml:space="preserve"> PAGEREF _Toc22537070 \h </w:instrText>
        </w:r>
      </w:ins>
      <w:r>
        <w:fldChar w:fldCharType="separate"/>
      </w:r>
      <w:ins w:id="65" w:author="Nair, Suresh P. (Nokia - US/Murray Hill)" w:date="2019-10-21T07:57:00Z">
        <w:r>
          <w:t>10</w:t>
        </w:r>
        <w:r>
          <w:fldChar w:fldCharType="end"/>
        </w:r>
      </w:ins>
    </w:p>
    <w:p w14:paraId="25FE1476" w14:textId="7A81EB21" w:rsidR="009F79EC" w:rsidRDefault="009F79EC">
      <w:pPr>
        <w:pStyle w:val="TOC3"/>
        <w:rPr>
          <w:ins w:id="66" w:author="Nair, Suresh P. (Nokia - US/Murray Hill)" w:date="2019-10-21T07:57:00Z"/>
          <w:rFonts w:asciiTheme="minorHAnsi" w:eastAsiaTheme="minorEastAsia" w:hAnsiTheme="minorHAnsi" w:cstheme="minorBidi"/>
          <w:sz w:val="22"/>
          <w:szCs w:val="22"/>
          <w:lang w:val="en-US"/>
        </w:rPr>
      </w:pPr>
      <w:ins w:id="67" w:author="Nair, Suresh P. (Nokia - US/Murray Hill)" w:date="2019-10-21T07:57:00Z">
        <w:r w:rsidRPr="000C5A4D">
          <w:rPr>
            <w:rFonts w:eastAsia="SimSun"/>
          </w:rPr>
          <w:t>6.3.1</w:t>
        </w:r>
        <w:r>
          <w:rPr>
            <w:rFonts w:asciiTheme="minorHAnsi" w:eastAsiaTheme="minorEastAsia" w:hAnsiTheme="minorHAnsi" w:cstheme="minorBidi"/>
            <w:sz w:val="22"/>
            <w:szCs w:val="22"/>
            <w:lang w:val="en-US"/>
          </w:rPr>
          <w:tab/>
        </w:r>
        <w:r w:rsidRPr="000C5A4D">
          <w:rPr>
            <w:rFonts w:eastAsia="SimSun"/>
          </w:rPr>
          <w:t>Key issue details</w:t>
        </w:r>
        <w:r>
          <w:tab/>
        </w:r>
        <w:r>
          <w:fldChar w:fldCharType="begin"/>
        </w:r>
        <w:r>
          <w:instrText xml:space="preserve"> PAGEREF _Toc22537071 \h </w:instrText>
        </w:r>
      </w:ins>
      <w:r>
        <w:fldChar w:fldCharType="separate"/>
      </w:r>
      <w:ins w:id="68" w:author="Nair, Suresh P. (Nokia - US/Murray Hill)" w:date="2019-10-21T07:57:00Z">
        <w:r>
          <w:t>10</w:t>
        </w:r>
        <w:r>
          <w:fldChar w:fldCharType="end"/>
        </w:r>
      </w:ins>
    </w:p>
    <w:p w14:paraId="1F63B4A8" w14:textId="28D59A59" w:rsidR="009F79EC" w:rsidRDefault="009F79EC">
      <w:pPr>
        <w:pStyle w:val="TOC3"/>
        <w:rPr>
          <w:ins w:id="69" w:author="Nair, Suresh P. (Nokia - US/Murray Hill)" w:date="2019-10-21T07:57:00Z"/>
          <w:rFonts w:asciiTheme="minorHAnsi" w:eastAsiaTheme="minorEastAsia" w:hAnsiTheme="minorHAnsi" w:cstheme="minorBidi"/>
          <w:sz w:val="22"/>
          <w:szCs w:val="22"/>
          <w:lang w:val="en-US"/>
        </w:rPr>
      </w:pPr>
      <w:ins w:id="70" w:author="Nair, Suresh P. (Nokia - US/Murray Hill)" w:date="2019-10-21T07:57:00Z">
        <w:r w:rsidRPr="000C5A4D">
          <w:rPr>
            <w:rFonts w:eastAsia="SimSun"/>
          </w:rPr>
          <w:t>6.3.2</w:t>
        </w:r>
        <w:r>
          <w:rPr>
            <w:rFonts w:asciiTheme="minorHAnsi" w:eastAsiaTheme="minorEastAsia" w:hAnsiTheme="minorHAnsi" w:cstheme="minorBidi"/>
            <w:sz w:val="22"/>
            <w:szCs w:val="22"/>
            <w:lang w:val="en-US"/>
          </w:rPr>
          <w:tab/>
        </w:r>
        <w:r w:rsidRPr="000C5A4D">
          <w:rPr>
            <w:rFonts w:eastAsia="SimSun"/>
          </w:rPr>
          <w:t>Security threats</w:t>
        </w:r>
        <w:r>
          <w:tab/>
        </w:r>
        <w:r>
          <w:fldChar w:fldCharType="begin"/>
        </w:r>
        <w:r>
          <w:instrText xml:space="preserve"> PAGEREF _Toc22537072 \h </w:instrText>
        </w:r>
      </w:ins>
      <w:r>
        <w:fldChar w:fldCharType="separate"/>
      </w:r>
      <w:ins w:id="71" w:author="Nair, Suresh P. (Nokia - US/Murray Hill)" w:date="2019-10-21T07:57:00Z">
        <w:r>
          <w:t>11</w:t>
        </w:r>
        <w:r>
          <w:fldChar w:fldCharType="end"/>
        </w:r>
      </w:ins>
    </w:p>
    <w:p w14:paraId="4F1656F0" w14:textId="42B77E03" w:rsidR="009F79EC" w:rsidRDefault="009F79EC">
      <w:pPr>
        <w:pStyle w:val="TOC3"/>
        <w:rPr>
          <w:ins w:id="72" w:author="Nair, Suresh P. (Nokia - US/Murray Hill)" w:date="2019-10-21T07:57:00Z"/>
          <w:rFonts w:asciiTheme="minorHAnsi" w:eastAsiaTheme="minorEastAsia" w:hAnsiTheme="minorHAnsi" w:cstheme="minorBidi"/>
          <w:sz w:val="22"/>
          <w:szCs w:val="22"/>
          <w:lang w:val="en-US"/>
        </w:rPr>
      </w:pPr>
      <w:ins w:id="73" w:author="Nair, Suresh P. (Nokia - US/Murray Hill)" w:date="2019-10-21T07:57:00Z">
        <w:r w:rsidRPr="000C5A4D">
          <w:rPr>
            <w:rFonts w:eastAsia="SimSun"/>
          </w:rPr>
          <w:t>6.3.3</w:t>
        </w:r>
        <w:r>
          <w:rPr>
            <w:rFonts w:asciiTheme="minorHAnsi" w:eastAsiaTheme="minorEastAsia" w:hAnsiTheme="minorHAnsi" w:cstheme="minorBidi"/>
            <w:sz w:val="22"/>
            <w:szCs w:val="22"/>
            <w:lang w:val="en-US"/>
          </w:rPr>
          <w:tab/>
        </w:r>
        <w:r w:rsidRPr="000C5A4D">
          <w:rPr>
            <w:rFonts w:eastAsia="SimSun"/>
          </w:rPr>
          <w:t>Potential security requirements</w:t>
        </w:r>
        <w:r>
          <w:tab/>
        </w:r>
        <w:r>
          <w:fldChar w:fldCharType="begin"/>
        </w:r>
        <w:r>
          <w:instrText xml:space="preserve"> PAGEREF _Toc22537073 \h </w:instrText>
        </w:r>
      </w:ins>
      <w:r>
        <w:fldChar w:fldCharType="separate"/>
      </w:r>
      <w:ins w:id="74" w:author="Nair, Suresh P. (Nokia - US/Murray Hill)" w:date="2019-10-21T07:57:00Z">
        <w:r>
          <w:t>11</w:t>
        </w:r>
        <w:r>
          <w:fldChar w:fldCharType="end"/>
        </w:r>
      </w:ins>
    </w:p>
    <w:p w14:paraId="27122116" w14:textId="335E578F" w:rsidR="009F79EC" w:rsidRDefault="009F79EC">
      <w:pPr>
        <w:pStyle w:val="TOC2"/>
        <w:rPr>
          <w:ins w:id="75" w:author="Nair, Suresh P. (Nokia - US/Murray Hill)" w:date="2019-10-21T07:57:00Z"/>
          <w:rFonts w:asciiTheme="minorHAnsi" w:eastAsiaTheme="minorEastAsia" w:hAnsiTheme="minorHAnsi" w:cstheme="minorBidi"/>
          <w:sz w:val="22"/>
          <w:szCs w:val="22"/>
          <w:lang w:val="en-US"/>
        </w:rPr>
      </w:pPr>
      <w:ins w:id="76" w:author="Nair, Suresh P. (Nokia - US/Murray Hill)" w:date="2019-10-21T07:57:00Z">
        <w:r w:rsidRPr="000C5A4D">
          <w:rPr>
            <w:rFonts w:eastAsia="SimSun"/>
          </w:rPr>
          <w:t>6.4</w:t>
        </w:r>
        <w:r>
          <w:rPr>
            <w:rFonts w:asciiTheme="minorHAnsi" w:eastAsiaTheme="minorEastAsia" w:hAnsiTheme="minorHAnsi" w:cstheme="minorBidi"/>
            <w:sz w:val="22"/>
            <w:szCs w:val="22"/>
            <w:lang w:val="en-US"/>
          </w:rPr>
          <w:tab/>
        </w:r>
        <w:r w:rsidRPr="000C5A4D">
          <w:rPr>
            <w:rFonts w:eastAsia="SimSun"/>
          </w:rPr>
          <w:t xml:space="preserve">Key Issue #3: </w:t>
        </w:r>
        <w:r w:rsidRPr="000C5A4D">
          <w:rPr>
            <w:rFonts w:eastAsia="SimSun"/>
            <w:lang w:eastAsia="zh-CN"/>
          </w:rPr>
          <w:t>S</w:t>
        </w:r>
        <w:r w:rsidRPr="000C5A4D">
          <w:rPr>
            <w:rFonts w:eastAsia="SimSun"/>
          </w:rPr>
          <w:t xml:space="preserve">ecurity features for </w:t>
        </w:r>
        <w:r w:rsidRPr="000C5A4D">
          <w:rPr>
            <w:rFonts w:eastAsia="SimSun"/>
            <w:lang w:eastAsia="zh-CN"/>
          </w:rPr>
          <w:t>NSaaS</w:t>
        </w:r>
        <w:r>
          <w:tab/>
        </w:r>
        <w:r>
          <w:fldChar w:fldCharType="begin"/>
        </w:r>
        <w:r>
          <w:instrText xml:space="preserve"> PAGEREF _Toc22537074 \h </w:instrText>
        </w:r>
      </w:ins>
      <w:r>
        <w:fldChar w:fldCharType="separate"/>
      </w:r>
      <w:ins w:id="77" w:author="Nair, Suresh P. (Nokia - US/Murray Hill)" w:date="2019-10-21T07:57:00Z">
        <w:r>
          <w:t>11</w:t>
        </w:r>
        <w:r>
          <w:fldChar w:fldCharType="end"/>
        </w:r>
      </w:ins>
    </w:p>
    <w:p w14:paraId="7D8C120B" w14:textId="5058F17E" w:rsidR="009F79EC" w:rsidRDefault="009F79EC">
      <w:pPr>
        <w:pStyle w:val="TOC3"/>
        <w:rPr>
          <w:ins w:id="78" w:author="Nair, Suresh P. (Nokia - US/Murray Hill)" w:date="2019-10-21T07:57:00Z"/>
          <w:rFonts w:asciiTheme="minorHAnsi" w:eastAsiaTheme="minorEastAsia" w:hAnsiTheme="minorHAnsi" w:cstheme="minorBidi"/>
          <w:sz w:val="22"/>
          <w:szCs w:val="22"/>
          <w:lang w:val="en-US"/>
        </w:rPr>
      </w:pPr>
      <w:ins w:id="79" w:author="Nair, Suresh P. (Nokia - US/Murray Hill)" w:date="2019-10-21T07:57:00Z">
        <w:r w:rsidRPr="000C5A4D">
          <w:rPr>
            <w:rFonts w:eastAsia="SimSun"/>
          </w:rPr>
          <w:t>6.4.1</w:t>
        </w:r>
        <w:r>
          <w:rPr>
            <w:rFonts w:asciiTheme="minorHAnsi" w:eastAsiaTheme="minorEastAsia" w:hAnsiTheme="minorHAnsi" w:cstheme="minorBidi"/>
            <w:sz w:val="22"/>
            <w:szCs w:val="22"/>
            <w:lang w:val="en-US"/>
          </w:rPr>
          <w:tab/>
        </w:r>
        <w:r w:rsidRPr="000C5A4D">
          <w:rPr>
            <w:rFonts w:eastAsia="SimSun"/>
          </w:rPr>
          <w:t>Key issue details</w:t>
        </w:r>
        <w:r>
          <w:tab/>
        </w:r>
        <w:r>
          <w:fldChar w:fldCharType="begin"/>
        </w:r>
        <w:r>
          <w:instrText xml:space="preserve"> PAGEREF _Toc22537075 \h </w:instrText>
        </w:r>
      </w:ins>
      <w:r>
        <w:fldChar w:fldCharType="separate"/>
      </w:r>
      <w:ins w:id="80" w:author="Nair, Suresh P. (Nokia - US/Murray Hill)" w:date="2019-10-21T07:57:00Z">
        <w:r>
          <w:t>11</w:t>
        </w:r>
        <w:r>
          <w:fldChar w:fldCharType="end"/>
        </w:r>
      </w:ins>
    </w:p>
    <w:p w14:paraId="019D3406" w14:textId="1DB92A1E" w:rsidR="009F79EC" w:rsidRDefault="009F79EC">
      <w:pPr>
        <w:pStyle w:val="TOC3"/>
        <w:rPr>
          <w:ins w:id="81" w:author="Nair, Suresh P. (Nokia - US/Murray Hill)" w:date="2019-10-21T07:57:00Z"/>
          <w:rFonts w:asciiTheme="minorHAnsi" w:eastAsiaTheme="minorEastAsia" w:hAnsiTheme="minorHAnsi" w:cstheme="minorBidi"/>
          <w:sz w:val="22"/>
          <w:szCs w:val="22"/>
          <w:lang w:val="en-US"/>
        </w:rPr>
      </w:pPr>
      <w:ins w:id="82" w:author="Nair, Suresh P. (Nokia - US/Murray Hill)" w:date="2019-10-21T07:57:00Z">
        <w:r w:rsidRPr="000C5A4D">
          <w:rPr>
            <w:rFonts w:eastAsia="SimSun"/>
          </w:rPr>
          <w:t>6.4.2</w:t>
        </w:r>
        <w:r>
          <w:rPr>
            <w:rFonts w:asciiTheme="minorHAnsi" w:eastAsiaTheme="minorEastAsia" w:hAnsiTheme="minorHAnsi" w:cstheme="minorBidi"/>
            <w:sz w:val="22"/>
            <w:szCs w:val="22"/>
            <w:lang w:val="en-US"/>
          </w:rPr>
          <w:tab/>
        </w:r>
        <w:r w:rsidRPr="000C5A4D">
          <w:rPr>
            <w:rFonts w:eastAsia="SimSun"/>
          </w:rPr>
          <w:t>Security threats or disadvantages</w:t>
        </w:r>
        <w:r>
          <w:tab/>
        </w:r>
        <w:r>
          <w:fldChar w:fldCharType="begin"/>
        </w:r>
        <w:r>
          <w:instrText xml:space="preserve"> PAGEREF _Toc22537076 \h </w:instrText>
        </w:r>
      </w:ins>
      <w:r>
        <w:fldChar w:fldCharType="separate"/>
      </w:r>
      <w:ins w:id="83" w:author="Nair, Suresh P. (Nokia - US/Murray Hill)" w:date="2019-10-21T07:57:00Z">
        <w:r>
          <w:t>11</w:t>
        </w:r>
        <w:r>
          <w:fldChar w:fldCharType="end"/>
        </w:r>
      </w:ins>
    </w:p>
    <w:p w14:paraId="06E17FC2" w14:textId="760182EC" w:rsidR="009F79EC" w:rsidRDefault="009F79EC">
      <w:pPr>
        <w:pStyle w:val="TOC3"/>
        <w:rPr>
          <w:ins w:id="84" w:author="Nair, Suresh P. (Nokia - US/Murray Hill)" w:date="2019-10-21T07:57:00Z"/>
          <w:rFonts w:asciiTheme="minorHAnsi" w:eastAsiaTheme="minorEastAsia" w:hAnsiTheme="minorHAnsi" w:cstheme="minorBidi"/>
          <w:sz w:val="22"/>
          <w:szCs w:val="22"/>
          <w:lang w:val="en-US"/>
        </w:rPr>
      </w:pPr>
      <w:ins w:id="85" w:author="Nair, Suresh P. (Nokia - US/Murray Hill)" w:date="2019-10-21T07:57:00Z">
        <w:r w:rsidRPr="000C5A4D">
          <w:rPr>
            <w:rFonts w:eastAsia="SimSun"/>
          </w:rPr>
          <w:t>6.4.3</w:t>
        </w:r>
        <w:r>
          <w:rPr>
            <w:rFonts w:asciiTheme="minorHAnsi" w:eastAsiaTheme="minorEastAsia" w:hAnsiTheme="minorHAnsi" w:cstheme="minorBidi"/>
            <w:sz w:val="22"/>
            <w:szCs w:val="22"/>
            <w:lang w:val="en-US"/>
          </w:rPr>
          <w:tab/>
        </w:r>
        <w:r w:rsidRPr="000C5A4D">
          <w:rPr>
            <w:rFonts w:eastAsia="SimSun"/>
          </w:rPr>
          <w:t>Potential Security requirements</w:t>
        </w:r>
        <w:r>
          <w:tab/>
        </w:r>
        <w:r>
          <w:fldChar w:fldCharType="begin"/>
        </w:r>
        <w:r>
          <w:instrText xml:space="preserve"> PAGEREF _Toc22537077 \h </w:instrText>
        </w:r>
      </w:ins>
      <w:r>
        <w:fldChar w:fldCharType="separate"/>
      </w:r>
      <w:ins w:id="86" w:author="Nair, Suresh P. (Nokia - US/Murray Hill)" w:date="2019-10-21T07:57:00Z">
        <w:r>
          <w:t>11</w:t>
        </w:r>
        <w:r>
          <w:fldChar w:fldCharType="end"/>
        </w:r>
      </w:ins>
    </w:p>
    <w:p w14:paraId="13EEE416" w14:textId="4881947B" w:rsidR="009F79EC" w:rsidRDefault="009F79EC">
      <w:pPr>
        <w:pStyle w:val="TOC2"/>
        <w:rPr>
          <w:ins w:id="87" w:author="Nair, Suresh P. (Nokia - US/Murray Hill)" w:date="2019-10-21T07:57:00Z"/>
          <w:rFonts w:asciiTheme="minorHAnsi" w:eastAsiaTheme="minorEastAsia" w:hAnsiTheme="minorHAnsi" w:cstheme="minorBidi"/>
          <w:sz w:val="22"/>
          <w:szCs w:val="22"/>
          <w:lang w:val="en-US"/>
        </w:rPr>
      </w:pPr>
      <w:ins w:id="88" w:author="Nair, Suresh P. (Nokia - US/Murray Hill)" w:date="2019-10-21T07:57:00Z">
        <w:r w:rsidRPr="000C5A4D">
          <w:rPr>
            <w:rFonts w:eastAsia="SimSun"/>
          </w:rPr>
          <w:t xml:space="preserve">6.5 </w:t>
        </w:r>
        <w:r>
          <w:rPr>
            <w:rFonts w:asciiTheme="minorHAnsi" w:eastAsiaTheme="minorEastAsia" w:hAnsiTheme="minorHAnsi" w:cstheme="minorBidi"/>
            <w:sz w:val="22"/>
            <w:szCs w:val="22"/>
            <w:lang w:val="en-US"/>
          </w:rPr>
          <w:tab/>
        </w:r>
        <w:r w:rsidRPr="000C5A4D">
          <w:rPr>
            <w:rFonts w:eastAsia="SimSun"/>
          </w:rPr>
          <w:t>Key Issue #4:</w:t>
        </w:r>
        <w:r w:rsidRPr="000C5A4D">
          <w:rPr>
            <w:rFonts w:eastAsia="SimSun"/>
            <w:lang w:eastAsia="zh-CN"/>
          </w:rPr>
          <w:t xml:space="preserve"> S</w:t>
        </w:r>
        <w:r w:rsidRPr="000C5A4D">
          <w:rPr>
            <w:rFonts w:eastAsia="SimSun"/>
            <w:lang w:eastAsia="ko-KR"/>
          </w:rPr>
          <w:t>ecurity and privacy aspects related to the solution for Network Slice specific access authentication and authorization</w:t>
        </w:r>
        <w:r>
          <w:tab/>
        </w:r>
        <w:r>
          <w:fldChar w:fldCharType="begin"/>
        </w:r>
        <w:r>
          <w:instrText xml:space="preserve"> PAGEREF _Toc22537078 \h </w:instrText>
        </w:r>
      </w:ins>
      <w:r>
        <w:fldChar w:fldCharType="separate"/>
      </w:r>
      <w:ins w:id="89" w:author="Nair, Suresh P. (Nokia - US/Murray Hill)" w:date="2019-10-21T07:57:00Z">
        <w:r>
          <w:t>11</w:t>
        </w:r>
        <w:r>
          <w:fldChar w:fldCharType="end"/>
        </w:r>
      </w:ins>
    </w:p>
    <w:p w14:paraId="4EB0DE38" w14:textId="4306F09F" w:rsidR="009F79EC" w:rsidRDefault="009F79EC">
      <w:pPr>
        <w:pStyle w:val="TOC3"/>
        <w:rPr>
          <w:ins w:id="90" w:author="Nair, Suresh P. (Nokia - US/Murray Hill)" w:date="2019-10-21T07:57:00Z"/>
          <w:rFonts w:asciiTheme="minorHAnsi" w:eastAsiaTheme="minorEastAsia" w:hAnsiTheme="minorHAnsi" w:cstheme="minorBidi"/>
          <w:sz w:val="22"/>
          <w:szCs w:val="22"/>
          <w:lang w:val="en-US"/>
        </w:rPr>
      </w:pPr>
      <w:ins w:id="91" w:author="Nair, Suresh P. (Nokia - US/Murray Hill)" w:date="2019-10-21T07:57:00Z">
        <w:r w:rsidRPr="000C5A4D">
          <w:rPr>
            <w:rFonts w:eastAsia="SimSun"/>
            <w:lang w:eastAsia="zh-CN"/>
          </w:rPr>
          <w:t>6</w:t>
        </w:r>
        <w:r w:rsidRPr="000C5A4D">
          <w:rPr>
            <w:rFonts w:eastAsia="SimSun"/>
          </w:rPr>
          <w:t>.</w:t>
        </w:r>
        <w:r w:rsidRPr="000C5A4D">
          <w:rPr>
            <w:rFonts w:eastAsia="SimSun"/>
            <w:lang w:eastAsia="zh-CN"/>
          </w:rPr>
          <w:t>5</w:t>
        </w:r>
        <w:r w:rsidRPr="000C5A4D">
          <w:rPr>
            <w:rFonts w:eastAsia="SimSun"/>
          </w:rPr>
          <w:t>.1</w:t>
        </w:r>
        <w:r>
          <w:rPr>
            <w:rFonts w:asciiTheme="minorHAnsi" w:eastAsiaTheme="minorEastAsia" w:hAnsiTheme="minorHAnsi" w:cstheme="minorBidi"/>
            <w:sz w:val="22"/>
            <w:szCs w:val="22"/>
            <w:lang w:val="en-US"/>
          </w:rPr>
          <w:tab/>
        </w:r>
        <w:r w:rsidRPr="000C5A4D">
          <w:rPr>
            <w:rFonts w:eastAsia="SimSun"/>
            <w:lang w:eastAsia="zh-CN"/>
          </w:rPr>
          <w:t>Description</w:t>
        </w:r>
        <w:r>
          <w:tab/>
        </w:r>
        <w:r>
          <w:fldChar w:fldCharType="begin"/>
        </w:r>
        <w:r>
          <w:instrText xml:space="preserve"> PAGEREF _Toc22537079 \h </w:instrText>
        </w:r>
      </w:ins>
      <w:r>
        <w:fldChar w:fldCharType="separate"/>
      </w:r>
      <w:ins w:id="92" w:author="Nair, Suresh P. (Nokia - US/Murray Hill)" w:date="2019-10-21T07:57:00Z">
        <w:r>
          <w:t>11</w:t>
        </w:r>
        <w:r>
          <w:fldChar w:fldCharType="end"/>
        </w:r>
      </w:ins>
    </w:p>
    <w:p w14:paraId="7249F1B4" w14:textId="5BAA7A7B" w:rsidR="009F79EC" w:rsidRDefault="009F79EC">
      <w:pPr>
        <w:pStyle w:val="TOC3"/>
        <w:rPr>
          <w:ins w:id="93" w:author="Nair, Suresh P. (Nokia - US/Murray Hill)" w:date="2019-10-21T07:57:00Z"/>
          <w:rFonts w:asciiTheme="minorHAnsi" w:eastAsiaTheme="minorEastAsia" w:hAnsiTheme="minorHAnsi" w:cstheme="minorBidi"/>
          <w:sz w:val="22"/>
          <w:szCs w:val="22"/>
          <w:lang w:val="en-US"/>
        </w:rPr>
      </w:pPr>
      <w:ins w:id="94" w:author="Nair, Suresh P. (Nokia - US/Murray Hill)" w:date="2019-10-21T07:57:00Z">
        <w:r w:rsidRPr="000C5A4D">
          <w:rPr>
            <w:rFonts w:eastAsia="SimSun"/>
            <w:lang w:eastAsia="zh-CN"/>
          </w:rPr>
          <w:t>6</w:t>
        </w:r>
        <w:r w:rsidRPr="000C5A4D">
          <w:rPr>
            <w:rFonts w:eastAsia="SimSun"/>
          </w:rPr>
          <w:t>.</w:t>
        </w:r>
        <w:r w:rsidRPr="000C5A4D">
          <w:rPr>
            <w:rFonts w:eastAsia="SimSun"/>
            <w:lang w:eastAsia="zh-CN"/>
          </w:rPr>
          <w:t>5</w:t>
        </w:r>
        <w:r w:rsidRPr="000C5A4D">
          <w:rPr>
            <w:rFonts w:eastAsia="SimSun"/>
          </w:rPr>
          <w:t>.2</w:t>
        </w:r>
        <w:r>
          <w:rPr>
            <w:rFonts w:asciiTheme="minorHAnsi" w:eastAsiaTheme="minorEastAsia" w:hAnsiTheme="minorHAnsi" w:cstheme="minorBidi"/>
            <w:sz w:val="22"/>
            <w:szCs w:val="22"/>
            <w:lang w:val="en-US"/>
          </w:rPr>
          <w:tab/>
        </w:r>
        <w:r w:rsidRPr="000C5A4D">
          <w:rPr>
            <w:rFonts w:eastAsia="SimSun"/>
          </w:rPr>
          <w:t>Security threats</w:t>
        </w:r>
        <w:r>
          <w:tab/>
        </w:r>
        <w:r>
          <w:fldChar w:fldCharType="begin"/>
        </w:r>
        <w:r>
          <w:instrText xml:space="preserve"> PAGEREF _Toc22537080 \h </w:instrText>
        </w:r>
      </w:ins>
      <w:r>
        <w:fldChar w:fldCharType="separate"/>
      </w:r>
      <w:ins w:id="95" w:author="Nair, Suresh P. (Nokia - US/Murray Hill)" w:date="2019-10-21T07:57:00Z">
        <w:r>
          <w:t>12</w:t>
        </w:r>
        <w:r>
          <w:fldChar w:fldCharType="end"/>
        </w:r>
      </w:ins>
    </w:p>
    <w:p w14:paraId="19CA895E" w14:textId="7987CCE9" w:rsidR="009F79EC" w:rsidRDefault="009F79EC">
      <w:pPr>
        <w:pStyle w:val="TOC3"/>
        <w:rPr>
          <w:ins w:id="96" w:author="Nair, Suresh P. (Nokia - US/Murray Hill)" w:date="2019-10-21T07:57:00Z"/>
          <w:rFonts w:asciiTheme="minorHAnsi" w:eastAsiaTheme="minorEastAsia" w:hAnsiTheme="minorHAnsi" w:cstheme="minorBidi"/>
          <w:sz w:val="22"/>
          <w:szCs w:val="22"/>
          <w:lang w:val="en-US"/>
        </w:rPr>
      </w:pPr>
      <w:ins w:id="97" w:author="Nair, Suresh P. (Nokia - US/Murray Hill)" w:date="2019-10-21T07:57:00Z">
        <w:r w:rsidRPr="000C5A4D">
          <w:rPr>
            <w:rFonts w:eastAsia="SimSun"/>
            <w:lang w:eastAsia="zh-CN"/>
          </w:rPr>
          <w:t>6</w:t>
        </w:r>
        <w:r w:rsidRPr="000C5A4D">
          <w:rPr>
            <w:rFonts w:eastAsia="SimSun"/>
          </w:rPr>
          <w:t>.</w:t>
        </w:r>
        <w:r w:rsidRPr="000C5A4D">
          <w:rPr>
            <w:rFonts w:eastAsia="SimSun"/>
            <w:lang w:eastAsia="zh-CN"/>
          </w:rPr>
          <w:t>5</w:t>
        </w:r>
        <w:r w:rsidRPr="000C5A4D">
          <w:rPr>
            <w:rFonts w:eastAsia="SimSun"/>
          </w:rPr>
          <w:t>.3</w:t>
        </w:r>
        <w:r>
          <w:rPr>
            <w:rFonts w:asciiTheme="minorHAnsi" w:eastAsiaTheme="minorEastAsia" w:hAnsiTheme="minorHAnsi" w:cstheme="minorBidi"/>
            <w:sz w:val="22"/>
            <w:szCs w:val="22"/>
            <w:lang w:val="en-US"/>
          </w:rPr>
          <w:tab/>
        </w:r>
        <w:r w:rsidRPr="000C5A4D">
          <w:rPr>
            <w:rFonts w:eastAsia="SimSun"/>
          </w:rPr>
          <w:t>Potential security requirements</w:t>
        </w:r>
        <w:r>
          <w:tab/>
        </w:r>
        <w:r>
          <w:fldChar w:fldCharType="begin"/>
        </w:r>
        <w:r>
          <w:instrText xml:space="preserve"> PAGEREF _Toc22537081 \h </w:instrText>
        </w:r>
      </w:ins>
      <w:r>
        <w:fldChar w:fldCharType="separate"/>
      </w:r>
      <w:ins w:id="98" w:author="Nair, Suresh P. (Nokia - US/Murray Hill)" w:date="2019-10-21T07:57:00Z">
        <w:r>
          <w:t>12</w:t>
        </w:r>
        <w:r>
          <w:fldChar w:fldCharType="end"/>
        </w:r>
      </w:ins>
    </w:p>
    <w:p w14:paraId="0A04A21C" w14:textId="2C93B300" w:rsidR="009F79EC" w:rsidRDefault="009F79EC">
      <w:pPr>
        <w:pStyle w:val="TOC2"/>
        <w:rPr>
          <w:ins w:id="99" w:author="Nair, Suresh P. (Nokia - US/Murray Hill)" w:date="2019-10-21T07:57:00Z"/>
          <w:rFonts w:asciiTheme="minorHAnsi" w:eastAsiaTheme="minorEastAsia" w:hAnsiTheme="minorHAnsi" w:cstheme="minorBidi"/>
          <w:sz w:val="22"/>
          <w:szCs w:val="22"/>
          <w:lang w:val="en-US"/>
        </w:rPr>
      </w:pPr>
      <w:ins w:id="100" w:author="Nair, Suresh P. (Nokia - US/Murray Hill)" w:date="2019-10-21T07:57:00Z">
        <w:r w:rsidRPr="000C5A4D">
          <w:rPr>
            <w:rFonts w:eastAsia="SimSun"/>
          </w:rPr>
          <w:t xml:space="preserve">6.6 </w:t>
        </w:r>
        <w:r>
          <w:rPr>
            <w:rFonts w:asciiTheme="minorHAnsi" w:eastAsiaTheme="minorEastAsia" w:hAnsiTheme="minorHAnsi" w:cstheme="minorBidi"/>
            <w:sz w:val="22"/>
            <w:szCs w:val="22"/>
            <w:lang w:val="en-US"/>
          </w:rPr>
          <w:tab/>
        </w:r>
        <w:r w:rsidRPr="000C5A4D">
          <w:rPr>
            <w:rFonts w:eastAsia="SimSun"/>
          </w:rPr>
          <w:t>Key issue #5: Access token handling between Network Slices</w:t>
        </w:r>
        <w:r>
          <w:tab/>
        </w:r>
        <w:r>
          <w:fldChar w:fldCharType="begin"/>
        </w:r>
        <w:r>
          <w:instrText xml:space="preserve"> PAGEREF _Toc22537082 \h </w:instrText>
        </w:r>
      </w:ins>
      <w:r>
        <w:fldChar w:fldCharType="separate"/>
      </w:r>
      <w:ins w:id="101" w:author="Nair, Suresh P. (Nokia - US/Murray Hill)" w:date="2019-10-21T07:57:00Z">
        <w:r>
          <w:t>12</w:t>
        </w:r>
        <w:r>
          <w:fldChar w:fldCharType="end"/>
        </w:r>
      </w:ins>
    </w:p>
    <w:p w14:paraId="6ECBC02B" w14:textId="41AC3BCC" w:rsidR="009F79EC" w:rsidRDefault="009F79EC">
      <w:pPr>
        <w:pStyle w:val="TOC3"/>
        <w:rPr>
          <w:ins w:id="102" w:author="Nair, Suresh P. (Nokia - US/Murray Hill)" w:date="2019-10-21T07:57:00Z"/>
          <w:rFonts w:asciiTheme="minorHAnsi" w:eastAsiaTheme="minorEastAsia" w:hAnsiTheme="minorHAnsi" w:cstheme="minorBidi"/>
          <w:sz w:val="22"/>
          <w:szCs w:val="22"/>
          <w:lang w:val="en-US"/>
        </w:rPr>
      </w:pPr>
      <w:ins w:id="103" w:author="Nair, Suresh P. (Nokia - US/Murray Hill)" w:date="2019-10-21T07:57:00Z">
        <w:r w:rsidRPr="000C5A4D">
          <w:rPr>
            <w:rFonts w:eastAsia="SimSun"/>
          </w:rPr>
          <w:t>6.6.1</w:t>
        </w:r>
        <w:r>
          <w:rPr>
            <w:rFonts w:asciiTheme="minorHAnsi" w:eastAsiaTheme="minorEastAsia" w:hAnsiTheme="minorHAnsi" w:cstheme="minorBidi"/>
            <w:sz w:val="22"/>
            <w:szCs w:val="22"/>
            <w:lang w:val="en-US"/>
          </w:rPr>
          <w:tab/>
        </w:r>
        <w:r w:rsidRPr="000C5A4D">
          <w:rPr>
            <w:rFonts w:eastAsia="SimSun"/>
          </w:rPr>
          <w:t>Key issue detail</w:t>
        </w:r>
        <w:r>
          <w:tab/>
        </w:r>
        <w:r>
          <w:fldChar w:fldCharType="begin"/>
        </w:r>
        <w:r>
          <w:instrText xml:space="preserve"> PAGEREF _Toc22537083 \h </w:instrText>
        </w:r>
      </w:ins>
      <w:r>
        <w:fldChar w:fldCharType="separate"/>
      </w:r>
      <w:ins w:id="104" w:author="Nair, Suresh P. (Nokia - US/Murray Hill)" w:date="2019-10-21T07:57:00Z">
        <w:r>
          <w:t>12</w:t>
        </w:r>
        <w:r>
          <w:fldChar w:fldCharType="end"/>
        </w:r>
      </w:ins>
    </w:p>
    <w:p w14:paraId="19983413" w14:textId="256F9925" w:rsidR="009F79EC" w:rsidRDefault="009F79EC">
      <w:pPr>
        <w:pStyle w:val="TOC3"/>
        <w:rPr>
          <w:ins w:id="105" w:author="Nair, Suresh P. (Nokia - US/Murray Hill)" w:date="2019-10-21T07:57:00Z"/>
          <w:rFonts w:asciiTheme="minorHAnsi" w:eastAsiaTheme="minorEastAsia" w:hAnsiTheme="minorHAnsi" w:cstheme="minorBidi"/>
          <w:sz w:val="22"/>
          <w:szCs w:val="22"/>
          <w:lang w:val="en-US"/>
        </w:rPr>
      </w:pPr>
      <w:ins w:id="106" w:author="Nair, Suresh P. (Nokia - US/Murray Hill)" w:date="2019-10-21T07:57:00Z">
        <w:r w:rsidRPr="000C5A4D">
          <w:rPr>
            <w:rFonts w:eastAsia="SimSun"/>
          </w:rPr>
          <w:t xml:space="preserve">6.6.2 </w:t>
        </w:r>
        <w:r>
          <w:rPr>
            <w:rFonts w:asciiTheme="minorHAnsi" w:eastAsiaTheme="minorEastAsia" w:hAnsiTheme="minorHAnsi" w:cstheme="minorBidi"/>
            <w:sz w:val="22"/>
            <w:szCs w:val="22"/>
            <w:lang w:val="en-US"/>
          </w:rPr>
          <w:tab/>
        </w:r>
        <w:r w:rsidRPr="000C5A4D">
          <w:rPr>
            <w:rFonts w:eastAsia="SimSun"/>
          </w:rPr>
          <w:t>Security threats</w:t>
        </w:r>
        <w:r>
          <w:tab/>
        </w:r>
        <w:r>
          <w:fldChar w:fldCharType="begin"/>
        </w:r>
        <w:r>
          <w:instrText xml:space="preserve"> PAGEREF _Toc22537084 \h </w:instrText>
        </w:r>
      </w:ins>
      <w:r>
        <w:fldChar w:fldCharType="separate"/>
      </w:r>
      <w:ins w:id="107" w:author="Nair, Suresh P. (Nokia - US/Murray Hill)" w:date="2019-10-21T07:57:00Z">
        <w:r>
          <w:t>13</w:t>
        </w:r>
        <w:r>
          <w:fldChar w:fldCharType="end"/>
        </w:r>
      </w:ins>
    </w:p>
    <w:p w14:paraId="7F127984" w14:textId="237A38B0" w:rsidR="009F79EC" w:rsidRDefault="009F79EC">
      <w:pPr>
        <w:pStyle w:val="TOC3"/>
        <w:rPr>
          <w:ins w:id="108" w:author="Nair, Suresh P. (Nokia - US/Murray Hill)" w:date="2019-10-21T07:57:00Z"/>
          <w:rFonts w:asciiTheme="minorHAnsi" w:eastAsiaTheme="minorEastAsia" w:hAnsiTheme="minorHAnsi" w:cstheme="minorBidi"/>
          <w:sz w:val="22"/>
          <w:szCs w:val="22"/>
          <w:lang w:val="en-US"/>
        </w:rPr>
      </w:pPr>
      <w:ins w:id="109" w:author="Nair, Suresh P. (Nokia - US/Murray Hill)" w:date="2019-10-21T07:57:00Z">
        <w:r w:rsidRPr="000C5A4D">
          <w:rPr>
            <w:rFonts w:eastAsia="SimSun"/>
          </w:rPr>
          <w:t xml:space="preserve">6.6.3 </w:t>
        </w:r>
        <w:r>
          <w:rPr>
            <w:rFonts w:asciiTheme="minorHAnsi" w:eastAsiaTheme="minorEastAsia" w:hAnsiTheme="minorHAnsi" w:cstheme="minorBidi"/>
            <w:sz w:val="22"/>
            <w:szCs w:val="22"/>
            <w:lang w:val="en-US"/>
          </w:rPr>
          <w:tab/>
        </w:r>
        <w:r w:rsidRPr="000C5A4D">
          <w:rPr>
            <w:rFonts w:eastAsia="SimSun"/>
          </w:rPr>
          <w:t>Potential security requirements</w:t>
        </w:r>
        <w:r>
          <w:tab/>
        </w:r>
        <w:r>
          <w:fldChar w:fldCharType="begin"/>
        </w:r>
        <w:r>
          <w:instrText xml:space="preserve"> PAGEREF _Toc22537085 \h </w:instrText>
        </w:r>
      </w:ins>
      <w:r>
        <w:fldChar w:fldCharType="separate"/>
      </w:r>
      <w:ins w:id="110" w:author="Nair, Suresh P. (Nokia - US/Murray Hill)" w:date="2019-10-21T07:57:00Z">
        <w:r>
          <w:t>13</w:t>
        </w:r>
        <w:r>
          <w:fldChar w:fldCharType="end"/>
        </w:r>
      </w:ins>
    </w:p>
    <w:p w14:paraId="02CCBB23" w14:textId="3C91F68A" w:rsidR="009F79EC" w:rsidRDefault="009F79EC">
      <w:pPr>
        <w:pStyle w:val="TOC2"/>
        <w:rPr>
          <w:ins w:id="111" w:author="Nair, Suresh P. (Nokia - US/Murray Hill)" w:date="2019-10-21T07:57:00Z"/>
          <w:rFonts w:asciiTheme="minorHAnsi" w:eastAsiaTheme="minorEastAsia" w:hAnsiTheme="minorHAnsi" w:cstheme="minorBidi"/>
          <w:sz w:val="22"/>
          <w:szCs w:val="22"/>
          <w:lang w:val="en-US"/>
        </w:rPr>
      </w:pPr>
      <w:ins w:id="112" w:author="Nair, Suresh P. (Nokia - US/Murray Hill)" w:date="2019-10-21T07:57:00Z">
        <w:r w:rsidRPr="000C5A4D">
          <w:rPr>
            <w:rFonts w:eastAsia="SimSun"/>
          </w:rPr>
          <w:t>6.7</w:t>
        </w:r>
        <w:r>
          <w:rPr>
            <w:rFonts w:asciiTheme="minorHAnsi" w:eastAsiaTheme="minorEastAsia" w:hAnsiTheme="minorHAnsi" w:cstheme="minorBidi"/>
            <w:sz w:val="22"/>
            <w:szCs w:val="22"/>
            <w:lang w:val="en-US"/>
          </w:rPr>
          <w:tab/>
        </w:r>
        <w:r w:rsidRPr="000C5A4D">
          <w:rPr>
            <w:rFonts w:eastAsia="SimSun"/>
          </w:rPr>
          <w:t>Key Issue #6: Confidentiality protection of NSSAI and home control</w:t>
        </w:r>
        <w:r>
          <w:tab/>
        </w:r>
        <w:r>
          <w:fldChar w:fldCharType="begin"/>
        </w:r>
        <w:r>
          <w:instrText xml:space="preserve"> PAGEREF _Toc22537086 \h </w:instrText>
        </w:r>
      </w:ins>
      <w:r>
        <w:fldChar w:fldCharType="separate"/>
      </w:r>
      <w:ins w:id="113" w:author="Nair, Suresh P. (Nokia - US/Murray Hill)" w:date="2019-10-21T07:57:00Z">
        <w:r>
          <w:t>13</w:t>
        </w:r>
        <w:r>
          <w:fldChar w:fldCharType="end"/>
        </w:r>
      </w:ins>
    </w:p>
    <w:p w14:paraId="0333DCB3" w14:textId="233DEC87" w:rsidR="009F79EC" w:rsidRDefault="009F79EC">
      <w:pPr>
        <w:pStyle w:val="TOC3"/>
        <w:rPr>
          <w:ins w:id="114" w:author="Nair, Suresh P. (Nokia - US/Murray Hill)" w:date="2019-10-21T07:57:00Z"/>
          <w:rFonts w:asciiTheme="minorHAnsi" w:eastAsiaTheme="minorEastAsia" w:hAnsiTheme="minorHAnsi" w:cstheme="minorBidi"/>
          <w:sz w:val="22"/>
          <w:szCs w:val="22"/>
          <w:lang w:val="en-US"/>
        </w:rPr>
      </w:pPr>
      <w:ins w:id="115" w:author="Nair, Suresh P. (Nokia - US/Murray Hill)" w:date="2019-10-21T07:57:00Z">
        <w:r w:rsidRPr="000C5A4D">
          <w:rPr>
            <w:rFonts w:eastAsia="SimSun"/>
          </w:rPr>
          <w:t>6.7.1</w:t>
        </w:r>
        <w:r>
          <w:rPr>
            <w:rFonts w:asciiTheme="minorHAnsi" w:eastAsiaTheme="minorEastAsia" w:hAnsiTheme="minorHAnsi" w:cstheme="minorBidi"/>
            <w:sz w:val="22"/>
            <w:szCs w:val="22"/>
            <w:lang w:val="en-US"/>
          </w:rPr>
          <w:tab/>
        </w:r>
        <w:r w:rsidRPr="000C5A4D">
          <w:rPr>
            <w:rFonts w:eastAsia="SimSun"/>
          </w:rPr>
          <w:t>Key issue details</w:t>
        </w:r>
        <w:r>
          <w:tab/>
        </w:r>
        <w:r>
          <w:fldChar w:fldCharType="begin"/>
        </w:r>
        <w:r>
          <w:instrText xml:space="preserve"> PAGEREF _Toc22537087 \h </w:instrText>
        </w:r>
      </w:ins>
      <w:r>
        <w:fldChar w:fldCharType="separate"/>
      </w:r>
      <w:ins w:id="116" w:author="Nair, Suresh P. (Nokia - US/Murray Hill)" w:date="2019-10-21T07:57:00Z">
        <w:r>
          <w:t>13</w:t>
        </w:r>
        <w:r>
          <w:fldChar w:fldCharType="end"/>
        </w:r>
      </w:ins>
    </w:p>
    <w:p w14:paraId="77A66E3B" w14:textId="118C9DF6" w:rsidR="009F79EC" w:rsidRDefault="009F79EC">
      <w:pPr>
        <w:pStyle w:val="TOC3"/>
        <w:rPr>
          <w:ins w:id="117" w:author="Nair, Suresh P. (Nokia - US/Murray Hill)" w:date="2019-10-21T07:57:00Z"/>
          <w:rFonts w:asciiTheme="minorHAnsi" w:eastAsiaTheme="minorEastAsia" w:hAnsiTheme="minorHAnsi" w:cstheme="minorBidi"/>
          <w:sz w:val="22"/>
          <w:szCs w:val="22"/>
          <w:lang w:val="en-US"/>
        </w:rPr>
      </w:pPr>
      <w:ins w:id="118" w:author="Nair, Suresh P. (Nokia - US/Murray Hill)" w:date="2019-10-21T07:57:00Z">
        <w:r w:rsidRPr="000C5A4D">
          <w:rPr>
            <w:rFonts w:eastAsia="SimSun"/>
          </w:rPr>
          <w:t>6.7.2</w:t>
        </w:r>
        <w:r>
          <w:rPr>
            <w:rFonts w:asciiTheme="minorHAnsi" w:eastAsiaTheme="minorEastAsia" w:hAnsiTheme="minorHAnsi" w:cstheme="minorBidi"/>
            <w:sz w:val="22"/>
            <w:szCs w:val="22"/>
            <w:lang w:val="en-US"/>
          </w:rPr>
          <w:tab/>
        </w:r>
        <w:r w:rsidRPr="000C5A4D">
          <w:rPr>
            <w:rFonts w:eastAsia="SimSun"/>
          </w:rPr>
          <w:t>Security and privacy threats</w:t>
        </w:r>
        <w:r>
          <w:tab/>
        </w:r>
        <w:r>
          <w:fldChar w:fldCharType="begin"/>
        </w:r>
        <w:r>
          <w:instrText xml:space="preserve"> PAGEREF _Toc22537088 \h </w:instrText>
        </w:r>
      </w:ins>
      <w:r>
        <w:fldChar w:fldCharType="separate"/>
      </w:r>
      <w:ins w:id="119" w:author="Nair, Suresh P. (Nokia - US/Murray Hill)" w:date="2019-10-21T07:57:00Z">
        <w:r>
          <w:t>13</w:t>
        </w:r>
        <w:r>
          <w:fldChar w:fldCharType="end"/>
        </w:r>
      </w:ins>
    </w:p>
    <w:p w14:paraId="46DFCEE8" w14:textId="515FA6B5" w:rsidR="009F79EC" w:rsidRDefault="009F79EC">
      <w:pPr>
        <w:pStyle w:val="TOC3"/>
        <w:rPr>
          <w:ins w:id="120" w:author="Nair, Suresh P. (Nokia - US/Murray Hill)" w:date="2019-10-21T07:57:00Z"/>
          <w:rFonts w:asciiTheme="minorHAnsi" w:eastAsiaTheme="minorEastAsia" w:hAnsiTheme="minorHAnsi" w:cstheme="minorBidi"/>
          <w:sz w:val="22"/>
          <w:szCs w:val="22"/>
          <w:lang w:val="en-US"/>
        </w:rPr>
      </w:pPr>
      <w:ins w:id="121" w:author="Nair, Suresh P. (Nokia - US/Murray Hill)" w:date="2019-10-21T07:57:00Z">
        <w:r w:rsidRPr="000C5A4D">
          <w:rPr>
            <w:rFonts w:eastAsia="SimSun"/>
          </w:rPr>
          <w:t>6.7.3</w:t>
        </w:r>
        <w:r>
          <w:rPr>
            <w:rFonts w:asciiTheme="minorHAnsi" w:eastAsiaTheme="minorEastAsia" w:hAnsiTheme="minorHAnsi" w:cstheme="minorBidi"/>
            <w:sz w:val="22"/>
            <w:szCs w:val="22"/>
            <w:lang w:val="en-US"/>
          </w:rPr>
          <w:tab/>
        </w:r>
        <w:r w:rsidRPr="000C5A4D">
          <w:rPr>
            <w:rFonts w:eastAsia="SimSun"/>
          </w:rPr>
          <w:t xml:space="preserve"> Potential Security requirements</w:t>
        </w:r>
        <w:r>
          <w:tab/>
        </w:r>
        <w:r>
          <w:fldChar w:fldCharType="begin"/>
        </w:r>
        <w:r>
          <w:instrText xml:space="preserve"> PAGEREF _Toc22537089 \h </w:instrText>
        </w:r>
      </w:ins>
      <w:r>
        <w:fldChar w:fldCharType="separate"/>
      </w:r>
      <w:ins w:id="122" w:author="Nair, Suresh P. (Nokia - US/Murray Hill)" w:date="2019-10-21T07:57:00Z">
        <w:r>
          <w:t>13</w:t>
        </w:r>
        <w:r>
          <w:fldChar w:fldCharType="end"/>
        </w:r>
      </w:ins>
    </w:p>
    <w:p w14:paraId="131167D6" w14:textId="70A64A57" w:rsidR="009F79EC" w:rsidRDefault="009F79EC">
      <w:pPr>
        <w:pStyle w:val="TOC2"/>
        <w:rPr>
          <w:ins w:id="123" w:author="Nair, Suresh P. (Nokia - US/Murray Hill)" w:date="2019-10-21T07:57:00Z"/>
          <w:rFonts w:asciiTheme="minorHAnsi" w:eastAsiaTheme="minorEastAsia" w:hAnsiTheme="minorHAnsi" w:cstheme="minorBidi"/>
          <w:sz w:val="22"/>
          <w:szCs w:val="22"/>
          <w:lang w:val="en-US"/>
        </w:rPr>
      </w:pPr>
      <w:ins w:id="124" w:author="Nair, Suresh P. (Nokia - US/Murray Hill)" w:date="2019-10-21T07:57:00Z">
        <w:r w:rsidRPr="000C5A4D">
          <w:rPr>
            <w:rFonts w:eastAsia="SimSun"/>
          </w:rPr>
          <w:t>6.7</w:t>
        </w:r>
        <w:r>
          <w:rPr>
            <w:rFonts w:asciiTheme="minorHAnsi" w:eastAsiaTheme="minorEastAsia" w:hAnsiTheme="minorHAnsi" w:cstheme="minorBidi"/>
            <w:sz w:val="22"/>
            <w:szCs w:val="22"/>
            <w:lang w:val="en-US"/>
          </w:rPr>
          <w:tab/>
        </w:r>
        <w:r w:rsidRPr="000C5A4D">
          <w:rPr>
            <w:rFonts w:eastAsia="SimSun"/>
          </w:rPr>
          <w:t xml:space="preserve"> Key Issue #7 Cancellation of rejected S-NSSAIs</w:t>
        </w:r>
        <w:r>
          <w:tab/>
        </w:r>
        <w:r>
          <w:fldChar w:fldCharType="begin"/>
        </w:r>
        <w:r>
          <w:instrText xml:space="preserve"> PAGEREF _Toc22537090 \h </w:instrText>
        </w:r>
      </w:ins>
      <w:r>
        <w:fldChar w:fldCharType="separate"/>
      </w:r>
      <w:ins w:id="125" w:author="Nair, Suresh P. (Nokia - US/Murray Hill)" w:date="2019-10-21T07:57:00Z">
        <w:r>
          <w:t>13</w:t>
        </w:r>
        <w:r>
          <w:fldChar w:fldCharType="end"/>
        </w:r>
      </w:ins>
    </w:p>
    <w:p w14:paraId="1DC93025" w14:textId="4462F3FA" w:rsidR="009F79EC" w:rsidRDefault="009F79EC">
      <w:pPr>
        <w:pStyle w:val="TOC3"/>
        <w:rPr>
          <w:ins w:id="126" w:author="Nair, Suresh P. (Nokia - US/Murray Hill)" w:date="2019-10-21T07:57:00Z"/>
          <w:rFonts w:asciiTheme="minorHAnsi" w:eastAsiaTheme="minorEastAsia" w:hAnsiTheme="minorHAnsi" w:cstheme="minorBidi"/>
          <w:sz w:val="22"/>
          <w:szCs w:val="22"/>
          <w:lang w:val="en-US"/>
        </w:rPr>
      </w:pPr>
      <w:ins w:id="127" w:author="Nair, Suresh P. (Nokia - US/Murray Hill)" w:date="2019-10-21T07:57:00Z">
        <w:r w:rsidRPr="000C5A4D">
          <w:rPr>
            <w:rFonts w:eastAsia="SimSun"/>
          </w:rPr>
          <w:t>6.7.1</w:t>
        </w:r>
        <w:r>
          <w:rPr>
            <w:rFonts w:asciiTheme="minorHAnsi" w:eastAsiaTheme="minorEastAsia" w:hAnsiTheme="minorHAnsi" w:cstheme="minorBidi"/>
            <w:sz w:val="22"/>
            <w:szCs w:val="22"/>
            <w:lang w:val="en-US"/>
          </w:rPr>
          <w:tab/>
        </w:r>
        <w:r w:rsidRPr="000C5A4D">
          <w:rPr>
            <w:rFonts w:eastAsia="SimSun"/>
          </w:rPr>
          <w:t>Key issue detail</w:t>
        </w:r>
        <w:r>
          <w:tab/>
        </w:r>
        <w:r>
          <w:fldChar w:fldCharType="begin"/>
        </w:r>
        <w:r>
          <w:instrText xml:space="preserve"> PAGEREF _Toc22537091 \h </w:instrText>
        </w:r>
      </w:ins>
      <w:r>
        <w:fldChar w:fldCharType="separate"/>
      </w:r>
      <w:ins w:id="128" w:author="Nair, Suresh P. (Nokia - US/Murray Hill)" w:date="2019-10-21T07:57:00Z">
        <w:r>
          <w:t>13</w:t>
        </w:r>
        <w:r>
          <w:fldChar w:fldCharType="end"/>
        </w:r>
      </w:ins>
    </w:p>
    <w:p w14:paraId="4A48C625" w14:textId="55CA3966" w:rsidR="009F79EC" w:rsidRDefault="009F79EC">
      <w:pPr>
        <w:pStyle w:val="TOC3"/>
        <w:rPr>
          <w:ins w:id="129" w:author="Nair, Suresh P. (Nokia - US/Murray Hill)" w:date="2019-10-21T07:57:00Z"/>
          <w:rFonts w:asciiTheme="minorHAnsi" w:eastAsiaTheme="minorEastAsia" w:hAnsiTheme="minorHAnsi" w:cstheme="minorBidi"/>
          <w:sz w:val="22"/>
          <w:szCs w:val="22"/>
          <w:lang w:val="en-US"/>
        </w:rPr>
      </w:pPr>
      <w:ins w:id="130" w:author="Nair, Suresh P. (Nokia - US/Murray Hill)" w:date="2019-10-21T07:57:00Z">
        <w:r w:rsidRPr="000C5A4D">
          <w:rPr>
            <w:rFonts w:eastAsia="SimSun"/>
          </w:rPr>
          <w:t>6.7.2</w:t>
        </w:r>
        <w:r>
          <w:rPr>
            <w:rFonts w:asciiTheme="minorHAnsi" w:eastAsiaTheme="minorEastAsia" w:hAnsiTheme="minorHAnsi" w:cstheme="minorBidi"/>
            <w:sz w:val="22"/>
            <w:szCs w:val="22"/>
            <w:lang w:val="en-US"/>
          </w:rPr>
          <w:tab/>
        </w:r>
        <w:r w:rsidRPr="000C5A4D">
          <w:rPr>
            <w:rFonts w:eastAsia="SimSun"/>
          </w:rPr>
          <w:t>Security threats</w:t>
        </w:r>
        <w:r>
          <w:tab/>
        </w:r>
        <w:r>
          <w:fldChar w:fldCharType="begin"/>
        </w:r>
        <w:r>
          <w:instrText xml:space="preserve"> PAGEREF _Toc22537092 \h </w:instrText>
        </w:r>
      </w:ins>
      <w:r>
        <w:fldChar w:fldCharType="separate"/>
      </w:r>
      <w:ins w:id="131" w:author="Nair, Suresh P. (Nokia - US/Murray Hill)" w:date="2019-10-21T07:57:00Z">
        <w:r>
          <w:t>14</w:t>
        </w:r>
        <w:r>
          <w:fldChar w:fldCharType="end"/>
        </w:r>
      </w:ins>
    </w:p>
    <w:p w14:paraId="64E656F3" w14:textId="5355E8BF" w:rsidR="009F79EC" w:rsidRDefault="009F79EC">
      <w:pPr>
        <w:pStyle w:val="TOC3"/>
        <w:rPr>
          <w:ins w:id="132" w:author="Nair, Suresh P. (Nokia - US/Murray Hill)" w:date="2019-10-21T07:57:00Z"/>
          <w:rFonts w:asciiTheme="minorHAnsi" w:eastAsiaTheme="minorEastAsia" w:hAnsiTheme="minorHAnsi" w:cstheme="minorBidi"/>
          <w:sz w:val="22"/>
          <w:szCs w:val="22"/>
          <w:lang w:val="en-US"/>
        </w:rPr>
      </w:pPr>
      <w:ins w:id="133" w:author="Nair, Suresh P. (Nokia - US/Murray Hill)" w:date="2019-10-21T07:57:00Z">
        <w:r w:rsidRPr="000C5A4D">
          <w:rPr>
            <w:rFonts w:eastAsia="SimSun"/>
          </w:rPr>
          <w:t>6.7.3</w:t>
        </w:r>
        <w:r>
          <w:rPr>
            <w:rFonts w:asciiTheme="minorHAnsi" w:eastAsiaTheme="minorEastAsia" w:hAnsiTheme="minorHAnsi" w:cstheme="minorBidi"/>
            <w:sz w:val="22"/>
            <w:szCs w:val="22"/>
            <w:lang w:val="en-US"/>
          </w:rPr>
          <w:tab/>
        </w:r>
        <w:r w:rsidRPr="000C5A4D">
          <w:rPr>
            <w:rFonts w:eastAsia="SimSun"/>
          </w:rPr>
          <w:t>Potential security requirements</w:t>
        </w:r>
        <w:r>
          <w:tab/>
        </w:r>
        <w:r>
          <w:fldChar w:fldCharType="begin"/>
        </w:r>
        <w:r>
          <w:instrText xml:space="preserve"> PAGEREF _Toc22537093 \h </w:instrText>
        </w:r>
      </w:ins>
      <w:r>
        <w:fldChar w:fldCharType="separate"/>
      </w:r>
      <w:ins w:id="134" w:author="Nair, Suresh P. (Nokia - US/Murray Hill)" w:date="2019-10-21T07:57:00Z">
        <w:r>
          <w:t>14</w:t>
        </w:r>
        <w:r>
          <w:fldChar w:fldCharType="end"/>
        </w:r>
      </w:ins>
    </w:p>
    <w:p w14:paraId="73A29C7D" w14:textId="5D6250B0" w:rsidR="009F79EC" w:rsidRDefault="009F79EC">
      <w:pPr>
        <w:pStyle w:val="TOC1"/>
        <w:rPr>
          <w:ins w:id="135" w:author="Nair, Suresh P. (Nokia - US/Murray Hill)" w:date="2019-10-21T07:57:00Z"/>
          <w:rFonts w:asciiTheme="minorHAnsi" w:eastAsiaTheme="minorEastAsia" w:hAnsiTheme="minorHAnsi" w:cstheme="minorBidi"/>
          <w:szCs w:val="22"/>
          <w:lang w:val="en-US"/>
        </w:rPr>
      </w:pPr>
      <w:ins w:id="136" w:author="Nair, Suresh P. (Nokia - US/Murray Hill)" w:date="2019-10-21T07:57:00Z">
        <w:r>
          <w:t>7</w:t>
        </w:r>
        <w:r>
          <w:rPr>
            <w:rFonts w:asciiTheme="minorHAnsi" w:eastAsiaTheme="minorEastAsia" w:hAnsiTheme="minorHAnsi" w:cstheme="minorBidi"/>
            <w:szCs w:val="22"/>
            <w:lang w:val="en-US"/>
          </w:rPr>
          <w:tab/>
        </w:r>
        <w:r>
          <w:t>Solutions</w:t>
        </w:r>
        <w:r>
          <w:tab/>
        </w:r>
        <w:r>
          <w:fldChar w:fldCharType="begin"/>
        </w:r>
        <w:r>
          <w:instrText xml:space="preserve"> PAGEREF _Toc22537094 \h </w:instrText>
        </w:r>
      </w:ins>
      <w:r>
        <w:fldChar w:fldCharType="separate"/>
      </w:r>
      <w:ins w:id="137" w:author="Nair, Suresh P. (Nokia - US/Murray Hill)" w:date="2019-10-21T07:57:00Z">
        <w:r>
          <w:t>14</w:t>
        </w:r>
        <w:r>
          <w:fldChar w:fldCharType="end"/>
        </w:r>
      </w:ins>
    </w:p>
    <w:p w14:paraId="405A5D0C" w14:textId="0756E06A" w:rsidR="009F79EC" w:rsidRDefault="009F79EC">
      <w:pPr>
        <w:pStyle w:val="TOC2"/>
        <w:rPr>
          <w:ins w:id="138" w:author="Nair, Suresh P. (Nokia - US/Murray Hill)" w:date="2019-10-21T07:57:00Z"/>
          <w:rFonts w:asciiTheme="minorHAnsi" w:eastAsiaTheme="minorEastAsia" w:hAnsiTheme="minorHAnsi" w:cstheme="minorBidi"/>
          <w:sz w:val="22"/>
          <w:szCs w:val="22"/>
          <w:lang w:val="en-US"/>
        </w:rPr>
      </w:pPr>
      <w:ins w:id="139" w:author="Nair, Suresh P. (Nokia - US/Murray Hill)" w:date="2019-10-21T07:57:00Z">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_Toc22537095 \h </w:instrText>
        </w:r>
      </w:ins>
      <w:r>
        <w:fldChar w:fldCharType="separate"/>
      </w:r>
      <w:ins w:id="140" w:author="Nair, Suresh P. (Nokia - US/Murray Hill)" w:date="2019-10-21T07:57:00Z">
        <w:r>
          <w:t>14</w:t>
        </w:r>
        <w:r>
          <w:fldChar w:fldCharType="end"/>
        </w:r>
      </w:ins>
    </w:p>
    <w:p w14:paraId="65B07617" w14:textId="153D7718" w:rsidR="009F79EC" w:rsidRDefault="009F79EC">
      <w:pPr>
        <w:pStyle w:val="TOC3"/>
        <w:rPr>
          <w:ins w:id="141" w:author="Nair, Suresh P. (Nokia - US/Murray Hill)" w:date="2019-10-21T07:57:00Z"/>
          <w:rFonts w:asciiTheme="minorHAnsi" w:eastAsiaTheme="minorEastAsia" w:hAnsiTheme="minorHAnsi" w:cstheme="minorBidi"/>
          <w:sz w:val="22"/>
          <w:szCs w:val="22"/>
          <w:lang w:val="en-US"/>
        </w:rPr>
      </w:pPr>
      <w:ins w:id="142" w:author="Nair, Suresh P. (Nokia - US/Murray Hill)" w:date="2019-10-21T07:57:00Z">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_Toc22537096 \h </w:instrText>
        </w:r>
      </w:ins>
      <w:r>
        <w:fldChar w:fldCharType="separate"/>
      </w:r>
      <w:ins w:id="143" w:author="Nair, Suresh P. (Nokia - US/Murray Hill)" w:date="2019-10-21T07:57:00Z">
        <w:r>
          <w:t>14</w:t>
        </w:r>
        <w:r>
          <w:fldChar w:fldCharType="end"/>
        </w:r>
      </w:ins>
    </w:p>
    <w:p w14:paraId="3DAF3D4D" w14:textId="3428F109" w:rsidR="009F79EC" w:rsidRDefault="009F79EC">
      <w:pPr>
        <w:pStyle w:val="TOC3"/>
        <w:rPr>
          <w:ins w:id="144" w:author="Nair, Suresh P. (Nokia - US/Murray Hill)" w:date="2019-10-21T07:57:00Z"/>
          <w:rFonts w:asciiTheme="minorHAnsi" w:eastAsiaTheme="minorEastAsia" w:hAnsiTheme="minorHAnsi" w:cstheme="minorBidi"/>
          <w:sz w:val="22"/>
          <w:szCs w:val="22"/>
          <w:lang w:val="en-US"/>
        </w:rPr>
      </w:pPr>
      <w:ins w:id="145" w:author="Nair, Suresh P. (Nokia - US/Murray Hill)" w:date="2019-10-21T07:57:00Z">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_Toc22537097 \h </w:instrText>
        </w:r>
      </w:ins>
      <w:r>
        <w:fldChar w:fldCharType="separate"/>
      </w:r>
      <w:ins w:id="146" w:author="Nair, Suresh P. (Nokia - US/Murray Hill)" w:date="2019-10-21T07:57:00Z">
        <w:r>
          <w:t>16</w:t>
        </w:r>
        <w:r>
          <w:fldChar w:fldCharType="end"/>
        </w:r>
      </w:ins>
    </w:p>
    <w:p w14:paraId="06CF90DD" w14:textId="6969BC38" w:rsidR="009F79EC" w:rsidRDefault="009F79EC">
      <w:pPr>
        <w:pStyle w:val="TOC3"/>
        <w:rPr>
          <w:ins w:id="147" w:author="Nair, Suresh P. (Nokia - US/Murray Hill)" w:date="2019-10-21T07:57:00Z"/>
          <w:rFonts w:asciiTheme="minorHAnsi" w:eastAsiaTheme="minorEastAsia" w:hAnsiTheme="minorHAnsi" w:cstheme="minorBidi"/>
          <w:sz w:val="22"/>
          <w:szCs w:val="22"/>
          <w:lang w:val="en-US"/>
        </w:rPr>
      </w:pPr>
      <w:ins w:id="148" w:author="Nair, Suresh P. (Nokia - US/Murray Hill)" w:date="2019-10-21T07:57:00Z">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_Toc22537098 \h </w:instrText>
        </w:r>
      </w:ins>
      <w:r>
        <w:fldChar w:fldCharType="separate"/>
      </w:r>
      <w:ins w:id="149" w:author="Nair, Suresh P. (Nokia - US/Murray Hill)" w:date="2019-10-21T07:57:00Z">
        <w:r>
          <w:t>17</w:t>
        </w:r>
        <w:r>
          <w:fldChar w:fldCharType="end"/>
        </w:r>
      </w:ins>
    </w:p>
    <w:p w14:paraId="63F51240" w14:textId="1870048A" w:rsidR="009F79EC" w:rsidRDefault="009F79EC">
      <w:pPr>
        <w:pStyle w:val="TOC2"/>
        <w:rPr>
          <w:ins w:id="150" w:author="Nair, Suresh P. (Nokia - US/Murray Hill)" w:date="2019-10-21T07:57:00Z"/>
          <w:rFonts w:asciiTheme="minorHAnsi" w:eastAsiaTheme="minorEastAsia" w:hAnsiTheme="minorHAnsi" w:cstheme="minorBidi"/>
          <w:sz w:val="22"/>
          <w:szCs w:val="22"/>
          <w:lang w:val="en-US"/>
        </w:rPr>
      </w:pPr>
      <w:ins w:id="151" w:author="Nair, Suresh P. (Nokia - US/Murray Hill)" w:date="2019-10-21T07:57:00Z">
        <w:r w:rsidRPr="000C5A4D">
          <w:rPr>
            <w:rFonts w:eastAsia="SimSun"/>
          </w:rPr>
          <w:t>7.2</w:t>
        </w:r>
        <w:r>
          <w:rPr>
            <w:rFonts w:asciiTheme="minorHAnsi" w:eastAsiaTheme="minorEastAsia" w:hAnsiTheme="minorHAnsi" w:cstheme="minorBidi"/>
            <w:sz w:val="22"/>
            <w:szCs w:val="22"/>
            <w:lang w:val="en-US"/>
          </w:rPr>
          <w:tab/>
        </w:r>
        <w:r w:rsidRPr="000C5A4D">
          <w:rPr>
            <w:rFonts w:eastAsia="SimSun"/>
          </w:rPr>
          <w:t>Solution #2 Slice Authentication</w:t>
        </w:r>
        <w:r>
          <w:tab/>
        </w:r>
        <w:r>
          <w:fldChar w:fldCharType="begin"/>
        </w:r>
        <w:r>
          <w:instrText xml:space="preserve"> PAGEREF _Toc22537099 \h </w:instrText>
        </w:r>
      </w:ins>
      <w:r>
        <w:fldChar w:fldCharType="separate"/>
      </w:r>
      <w:ins w:id="152" w:author="Nair, Suresh P. (Nokia - US/Murray Hill)" w:date="2019-10-21T07:57:00Z">
        <w:r>
          <w:t>17</w:t>
        </w:r>
        <w:r>
          <w:fldChar w:fldCharType="end"/>
        </w:r>
      </w:ins>
    </w:p>
    <w:p w14:paraId="4BCA0248" w14:textId="7C95200F" w:rsidR="009F79EC" w:rsidRDefault="009F79EC">
      <w:pPr>
        <w:pStyle w:val="TOC3"/>
        <w:rPr>
          <w:ins w:id="153" w:author="Nair, Suresh P. (Nokia - US/Murray Hill)" w:date="2019-10-21T07:57:00Z"/>
          <w:rFonts w:asciiTheme="minorHAnsi" w:eastAsiaTheme="minorEastAsia" w:hAnsiTheme="minorHAnsi" w:cstheme="minorBidi"/>
          <w:sz w:val="22"/>
          <w:szCs w:val="22"/>
          <w:lang w:val="en-US"/>
        </w:rPr>
      </w:pPr>
      <w:ins w:id="154" w:author="Nair, Suresh P. (Nokia - US/Murray Hill)" w:date="2019-10-21T07:57:00Z">
        <w:r w:rsidRPr="000C5A4D">
          <w:rPr>
            <w:rFonts w:eastAsia="SimSun"/>
          </w:rPr>
          <w:t>7.2.1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_Toc22537100 \h </w:instrText>
        </w:r>
      </w:ins>
      <w:r>
        <w:fldChar w:fldCharType="separate"/>
      </w:r>
      <w:ins w:id="155" w:author="Nair, Suresh P. (Nokia - US/Murray Hill)" w:date="2019-10-21T07:57:00Z">
        <w:r>
          <w:t>17</w:t>
        </w:r>
        <w:r>
          <w:fldChar w:fldCharType="end"/>
        </w:r>
      </w:ins>
    </w:p>
    <w:p w14:paraId="1FC6669D" w14:textId="5D90A368" w:rsidR="009F79EC" w:rsidRDefault="009F79EC">
      <w:pPr>
        <w:pStyle w:val="TOC3"/>
        <w:rPr>
          <w:ins w:id="156" w:author="Nair, Suresh P. (Nokia - US/Murray Hill)" w:date="2019-10-21T07:57:00Z"/>
          <w:rFonts w:asciiTheme="minorHAnsi" w:eastAsiaTheme="minorEastAsia" w:hAnsiTheme="minorHAnsi" w:cstheme="minorBidi"/>
          <w:sz w:val="22"/>
          <w:szCs w:val="22"/>
          <w:lang w:val="en-US"/>
        </w:rPr>
      </w:pPr>
      <w:ins w:id="157" w:author="Nair, Suresh P. (Nokia - US/Murray Hill)" w:date="2019-10-21T07:57:00Z">
        <w:r w:rsidRPr="000C5A4D">
          <w:rPr>
            <w:rFonts w:eastAsia="SimSun"/>
          </w:rPr>
          <w:t>7.2.2</w:t>
        </w:r>
        <w:r>
          <w:rPr>
            <w:rFonts w:asciiTheme="minorHAnsi" w:eastAsiaTheme="minorEastAsia" w:hAnsiTheme="minorHAnsi" w:cstheme="minorBidi"/>
            <w:sz w:val="22"/>
            <w:szCs w:val="22"/>
            <w:lang w:val="en-US"/>
          </w:rPr>
          <w:tab/>
        </w:r>
        <w:r w:rsidRPr="000C5A4D">
          <w:rPr>
            <w:rFonts w:eastAsia="SimSun"/>
          </w:rPr>
          <w:t>Solution details</w:t>
        </w:r>
        <w:r>
          <w:tab/>
        </w:r>
        <w:r>
          <w:fldChar w:fldCharType="begin"/>
        </w:r>
        <w:r>
          <w:instrText xml:space="preserve"> PAGEREF _Toc22537101 \h </w:instrText>
        </w:r>
      </w:ins>
      <w:r>
        <w:fldChar w:fldCharType="separate"/>
      </w:r>
      <w:ins w:id="158" w:author="Nair, Suresh P. (Nokia - US/Murray Hill)" w:date="2019-10-21T07:57:00Z">
        <w:r>
          <w:t>17</w:t>
        </w:r>
        <w:r>
          <w:fldChar w:fldCharType="end"/>
        </w:r>
      </w:ins>
    </w:p>
    <w:p w14:paraId="195B6270" w14:textId="108526C1" w:rsidR="009F79EC" w:rsidRDefault="009F79EC">
      <w:pPr>
        <w:pStyle w:val="TOC3"/>
        <w:rPr>
          <w:ins w:id="159" w:author="Nair, Suresh P. (Nokia - US/Murray Hill)" w:date="2019-10-21T07:57:00Z"/>
          <w:rFonts w:asciiTheme="minorHAnsi" w:eastAsiaTheme="minorEastAsia" w:hAnsiTheme="minorHAnsi" w:cstheme="minorBidi"/>
          <w:sz w:val="22"/>
          <w:szCs w:val="22"/>
          <w:lang w:val="en-US"/>
        </w:rPr>
      </w:pPr>
      <w:ins w:id="160" w:author="Nair, Suresh P. (Nokia - US/Murray Hill)" w:date="2019-10-21T07:57:00Z">
        <w:r w:rsidRPr="000C5A4D">
          <w:rPr>
            <w:rFonts w:eastAsia="SimSun"/>
          </w:rPr>
          <w:t>7.2.3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_Toc22537102 \h </w:instrText>
        </w:r>
      </w:ins>
      <w:r>
        <w:fldChar w:fldCharType="separate"/>
      </w:r>
      <w:ins w:id="161" w:author="Nair, Suresh P. (Nokia - US/Murray Hill)" w:date="2019-10-21T07:57:00Z">
        <w:r>
          <w:t>19</w:t>
        </w:r>
        <w:r>
          <w:fldChar w:fldCharType="end"/>
        </w:r>
      </w:ins>
    </w:p>
    <w:p w14:paraId="61DC2E83" w14:textId="369C228C" w:rsidR="009F79EC" w:rsidRDefault="009F79EC">
      <w:pPr>
        <w:pStyle w:val="TOC2"/>
        <w:rPr>
          <w:ins w:id="162" w:author="Nair, Suresh P. (Nokia - US/Murray Hill)" w:date="2019-10-21T07:57:00Z"/>
          <w:rFonts w:asciiTheme="minorHAnsi" w:eastAsiaTheme="minorEastAsia" w:hAnsiTheme="minorHAnsi" w:cstheme="minorBidi"/>
          <w:sz w:val="22"/>
          <w:szCs w:val="22"/>
          <w:lang w:val="en-US"/>
        </w:rPr>
      </w:pPr>
      <w:ins w:id="163" w:author="Nair, Suresh P. (Nokia - US/Murray Hill)" w:date="2019-10-21T07:57:00Z">
        <w:r w:rsidRPr="000C5A4D">
          <w:rPr>
            <w:rFonts w:eastAsia="SimSun"/>
          </w:rPr>
          <w:t>7.3</w:t>
        </w:r>
        <w:r>
          <w:rPr>
            <w:rFonts w:asciiTheme="minorHAnsi" w:eastAsiaTheme="minorEastAsia" w:hAnsiTheme="minorHAnsi" w:cstheme="minorBidi"/>
            <w:sz w:val="22"/>
            <w:szCs w:val="22"/>
            <w:lang w:val="en-US"/>
          </w:rPr>
          <w:tab/>
        </w:r>
        <w:r w:rsidRPr="000C5A4D">
          <w:rPr>
            <w:rFonts w:eastAsia="SimSun"/>
          </w:rPr>
          <w:t>Solution #3 Security features for NSaaS</w:t>
        </w:r>
        <w:r>
          <w:tab/>
        </w:r>
        <w:r>
          <w:fldChar w:fldCharType="begin"/>
        </w:r>
        <w:r>
          <w:instrText xml:space="preserve"> PAGEREF _Toc22537103 \h </w:instrText>
        </w:r>
      </w:ins>
      <w:r>
        <w:fldChar w:fldCharType="separate"/>
      </w:r>
      <w:ins w:id="164" w:author="Nair, Suresh P. (Nokia - US/Murray Hill)" w:date="2019-10-21T07:57:00Z">
        <w:r>
          <w:t>19</w:t>
        </w:r>
        <w:r>
          <w:fldChar w:fldCharType="end"/>
        </w:r>
      </w:ins>
    </w:p>
    <w:p w14:paraId="56F150E6" w14:textId="3EC4C4E7" w:rsidR="009F79EC" w:rsidRDefault="009F79EC">
      <w:pPr>
        <w:pStyle w:val="TOC3"/>
        <w:rPr>
          <w:ins w:id="165" w:author="Nair, Suresh P. (Nokia - US/Murray Hill)" w:date="2019-10-21T07:57:00Z"/>
          <w:rFonts w:asciiTheme="minorHAnsi" w:eastAsiaTheme="minorEastAsia" w:hAnsiTheme="minorHAnsi" w:cstheme="minorBidi"/>
          <w:sz w:val="22"/>
          <w:szCs w:val="22"/>
          <w:lang w:val="en-US"/>
        </w:rPr>
      </w:pPr>
      <w:ins w:id="166" w:author="Nair, Suresh P. (Nokia - US/Murray Hill)" w:date="2019-10-21T07:57:00Z">
        <w:r w:rsidRPr="000C5A4D">
          <w:rPr>
            <w:rFonts w:eastAsia="SimSun"/>
          </w:rPr>
          <w:t>7.3.1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_Toc22537104 \h </w:instrText>
        </w:r>
      </w:ins>
      <w:r>
        <w:fldChar w:fldCharType="separate"/>
      </w:r>
      <w:ins w:id="167" w:author="Nair, Suresh P. (Nokia - US/Murray Hill)" w:date="2019-10-21T07:57:00Z">
        <w:r>
          <w:t>19</w:t>
        </w:r>
        <w:r>
          <w:fldChar w:fldCharType="end"/>
        </w:r>
      </w:ins>
    </w:p>
    <w:p w14:paraId="02B96452" w14:textId="15150F8C" w:rsidR="009F79EC" w:rsidRDefault="009F79EC">
      <w:pPr>
        <w:pStyle w:val="TOC3"/>
        <w:rPr>
          <w:ins w:id="168" w:author="Nair, Suresh P. (Nokia - US/Murray Hill)" w:date="2019-10-21T07:57:00Z"/>
          <w:rFonts w:asciiTheme="minorHAnsi" w:eastAsiaTheme="minorEastAsia" w:hAnsiTheme="minorHAnsi" w:cstheme="minorBidi"/>
          <w:sz w:val="22"/>
          <w:szCs w:val="22"/>
          <w:lang w:val="en-US"/>
        </w:rPr>
      </w:pPr>
      <w:ins w:id="169" w:author="Nair, Suresh P. (Nokia - US/Murray Hill)" w:date="2019-10-21T07:57:00Z">
        <w:r w:rsidRPr="000C5A4D">
          <w:rPr>
            <w:rFonts w:eastAsia="SimSun"/>
          </w:rPr>
          <w:t>7.3.2</w:t>
        </w:r>
        <w:r>
          <w:rPr>
            <w:rFonts w:asciiTheme="minorHAnsi" w:eastAsiaTheme="minorEastAsia" w:hAnsiTheme="minorHAnsi" w:cstheme="minorBidi"/>
            <w:sz w:val="22"/>
            <w:szCs w:val="22"/>
            <w:lang w:val="en-US"/>
          </w:rPr>
          <w:tab/>
        </w:r>
        <w:r w:rsidRPr="000C5A4D">
          <w:rPr>
            <w:rFonts w:eastAsia="SimSun"/>
          </w:rPr>
          <w:t>Solution details</w:t>
        </w:r>
        <w:r>
          <w:tab/>
        </w:r>
        <w:r>
          <w:fldChar w:fldCharType="begin"/>
        </w:r>
        <w:r>
          <w:instrText xml:space="preserve"> PAGEREF _Toc22537105 \h </w:instrText>
        </w:r>
      </w:ins>
      <w:r>
        <w:fldChar w:fldCharType="separate"/>
      </w:r>
      <w:ins w:id="170" w:author="Nair, Suresh P. (Nokia - US/Murray Hill)" w:date="2019-10-21T07:57:00Z">
        <w:r>
          <w:t>19</w:t>
        </w:r>
        <w:r>
          <w:fldChar w:fldCharType="end"/>
        </w:r>
      </w:ins>
    </w:p>
    <w:p w14:paraId="1D4A4C52" w14:textId="461A7512" w:rsidR="009F79EC" w:rsidRDefault="009F79EC">
      <w:pPr>
        <w:pStyle w:val="TOC3"/>
        <w:rPr>
          <w:ins w:id="171" w:author="Nair, Suresh P. (Nokia - US/Murray Hill)" w:date="2019-10-21T07:57:00Z"/>
          <w:rFonts w:asciiTheme="minorHAnsi" w:eastAsiaTheme="minorEastAsia" w:hAnsiTheme="minorHAnsi" w:cstheme="minorBidi"/>
          <w:sz w:val="22"/>
          <w:szCs w:val="22"/>
          <w:lang w:val="en-US"/>
        </w:rPr>
      </w:pPr>
      <w:ins w:id="172" w:author="Nair, Suresh P. (Nokia - US/Murray Hill)" w:date="2019-10-21T07:57:00Z">
        <w:r w:rsidRPr="000C5A4D">
          <w:rPr>
            <w:rFonts w:eastAsia="SimSun"/>
          </w:rPr>
          <w:t>7.3.3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_Toc22537106 \h </w:instrText>
        </w:r>
      </w:ins>
      <w:r>
        <w:fldChar w:fldCharType="separate"/>
      </w:r>
      <w:ins w:id="173" w:author="Nair, Suresh P. (Nokia - US/Murray Hill)" w:date="2019-10-21T07:57:00Z">
        <w:r>
          <w:t>19</w:t>
        </w:r>
        <w:r>
          <w:fldChar w:fldCharType="end"/>
        </w:r>
      </w:ins>
    </w:p>
    <w:p w14:paraId="465EB7EA" w14:textId="5B76C257" w:rsidR="009F79EC" w:rsidRDefault="009F79EC">
      <w:pPr>
        <w:pStyle w:val="TOC2"/>
        <w:rPr>
          <w:ins w:id="174" w:author="Nair, Suresh P. (Nokia - US/Murray Hill)" w:date="2019-10-21T07:57:00Z"/>
          <w:rFonts w:asciiTheme="minorHAnsi" w:eastAsiaTheme="minorEastAsia" w:hAnsiTheme="minorHAnsi" w:cstheme="minorBidi"/>
          <w:sz w:val="22"/>
          <w:szCs w:val="22"/>
          <w:lang w:val="en-US"/>
        </w:rPr>
      </w:pPr>
      <w:ins w:id="175" w:author="Nair, Suresh P. (Nokia - US/Murray Hill)" w:date="2019-10-21T07:57:00Z">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_Toc22537107 \h </w:instrText>
        </w:r>
      </w:ins>
      <w:r>
        <w:fldChar w:fldCharType="separate"/>
      </w:r>
      <w:ins w:id="176" w:author="Nair, Suresh P. (Nokia - US/Murray Hill)" w:date="2019-10-21T07:57:00Z">
        <w:r>
          <w:t>19</w:t>
        </w:r>
        <w:r>
          <w:fldChar w:fldCharType="end"/>
        </w:r>
      </w:ins>
    </w:p>
    <w:p w14:paraId="3AC2597C" w14:textId="4F8E4514" w:rsidR="009F79EC" w:rsidRDefault="009F79EC">
      <w:pPr>
        <w:pStyle w:val="TOC2"/>
        <w:rPr>
          <w:ins w:id="177" w:author="Nair, Suresh P. (Nokia - US/Murray Hill)" w:date="2019-10-21T07:57:00Z"/>
          <w:rFonts w:asciiTheme="minorHAnsi" w:eastAsiaTheme="minorEastAsia" w:hAnsiTheme="minorHAnsi" w:cstheme="minorBidi"/>
          <w:sz w:val="22"/>
          <w:szCs w:val="22"/>
          <w:lang w:val="en-US"/>
        </w:rPr>
      </w:pPr>
      <w:ins w:id="178" w:author="Nair, Suresh P. (Nokia - US/Murray Hill)" w:date="2019-10-21T07:57:00Z">
        <w:r w:rsidRPr="000C5A4D">
          <w:rPr>
            <w:rFonts w:eastAsia="SimSun"/>
          </w:rPr>
          <w:t>7.5</w:t>
        </w:r>
        <w:r>
          <w:rPr>
            <w:rFonts w:asciiTheme="minorHAnsi" w:eastAsiaTheme="minorEastAsia" w:hAnsiTheme="minorHAnsi" w:cstheme="minorBidi"/>
            <w:sz w:val="22"/>
            <w:szCs w:val="22"/>
            <w:lang w:val="en-US"/>
          </w:rPr>
          <w:tab/>
        </w:r>
        <w:r w:rsidRPr="000C5A4D">
          <w:rPr>
            <w:rFonts w:eastAsia="SimSun"/>
          </w:rPr>
          <w:t>Solution #5 Privacy for Slice Authentication</w:t>
        </w:r>
        <w:r>
          <w:tab/>
        </w:r>
        <w:r>
          <w:fldChar w:fldCharType="begin"/>
        </w:r>
        <w:r>
          <w:instrText xml:space="preserve"> PAGEREF _Toc22537108 \h </w:instrText>
        </w:r>
      </w:ins>
      <w:r>
        <w:fldChar w:fldCharType="separate"/>
      </w:r>
      <w:ins w:id="179" w:author="Nair, Suresh P. (Nokia - US/Murray Hill)" w:date="2019-10-21T07:57:00Z">
        <w:r>
          <w:t>21</w:t>
        </w:r>
        <w:r>
          <w:fldChar w:fldCharType="end"/>
        </w:r>
      </w:ins>
    </w:p>
    <w:p w14:paraId="4CEFBCD8" w14:textId="7E923BE7" w:rsidR="009F79EC" w:rsidRDefault="009F79EC">
      <w:pPr>
        <w:pStyle w:val="TOC3"/>
        <w:rPr>
          <w:ins w:id="180" w:author="Nair, Suresh P. (Nokia - US/Murray Hill)" w:date="2019-10-21T07:57:00Z"/>
          <w:rFonts w:asciiTheme="minorHAnsi" w:eastAsiaTheme="minorEastAsia" w:hAnsiTheme="minorHAnsi" w:cstheme="minorBidi"/>
          <w:sz w:val="22"/>
          <w:szCs w:val="22"/>
          <w:lang w:val="en-US"/>
        </w:rPr>
      </w:pPr>
      <w:ins w:id="181" w:author="Nair, Suresh P. (Nokia - US/Murray Hill)" w:date="2019-10-21T07:57:00Z">
        <w:r w:rsidRPr="000C5A4D">
          <w:rPr>
            <w:rFonts w:eastAsia="SimSun"/>
          </w:rPr>
          <w:t>7.5.1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_Toc22537109 \h </w:instrText>
        </w:r>
      </w:ins>
      <w:r>
        <w:fldChar w:fldCharType="separate"/>
      </w:r>
      <w:ins w:id="182" w:author="Nair, Suresh P. (Nokia - US/Murray Hill)" w:date="2019-10-21T07:57:00Z">
        <w:r>
          <w:t>21</w:t>
        </w:r>
        <w:r>
          <w:fldChar w:fldCharType="end"/>
        </w:r>
      </w:ins>
    </w:p>
    <w:p w14:paraId="242C794C" w14:textId="16806C2F" w:rsidR="009F79EC" w:rsidRDefault="009F79EC">
      <w:pPr>
        <w:pStyle w:val="TOC3"/>
        <w:rPr>
          <w:ins w:id="183" w:author="Nair, Suresh P. (Nokia - US/Murray Hill)" w:date="2019-10-21T07:57:00Z"/>
          <w:rFonts w:asciiTheme="minorHAnsi" w:eastAsiaTheme="minorEastAsia" w:hAnsiTheme="minorHAnsi" w:cstheme="minorBidi"/>
          <w:sz w:val="22"/>
          <w:szCs w:val="22"/>
          <w:lang w:val="en-US"/>
        </w:rPr>
      </w:pPr>
      <w:ins w:id="184" w:author="Nair, Suresh P. (Nokia - US/Murray Hill)" w:date="2019-10-21T07:57:00Z">
        <w:r w:rsidRPr="000C5A4D">
          <w:rPr>
            <w:rFonts w:eastAsia="SimSun"/>
          </w:rPr>
          <w:t>7.5.2</w:t>
        </w:r>
        <w:r>
          <w:rPr>
            <w:rFonts w:asciiTheme="minorHAnsi" w:eastAsiaTheme="minorEastAsia" w:hAnsiTheme="minorHAnsi" w:cstheme="minorBidi"/>
            <w:sz w:val="22"/>
            <w:szCs w:val="22"/>
            <w:lang w:val="en-US"/>
          </w:rPr>
          <w:tab/>
        </w:r>
        <w:r w:rsidRPr="000C5A4D">
          <w:rPr>
            <w:rFonts w:eastAsia="SimSun"/>
          </w:rPr>
          <w:t>Solution details</w:t>
        </w:r>
        <w:r>
          <w:tab/>
        </w:r>
        <w:r>
          <w:fldChar w:fldCharType="begin"/>
        </w:r>
        <w:r>
          <w:instrText xml:space="preserve"> PAGEREF _Toc22537110 \h </w:instrText>
        </w:r>
      </w:ins>
      <w:r>
        <w:fldChar w:fldCharType="separate"/>
      </w:r>
      <w:ins w:id="185" w:author="Nair, Suresh P. (Nokia - US/Murray Hill)" w:date="2019-10-21T07:57:00Z">
        <w:r>
          <w:t>22</w:t>
        </w:r>
        <w:r>
          <w:fldChar w:fldCharType="end"/>
        </w:r>
      </w:ins>
    </w:p>
    <w:p w14:paraId="59360F61" w14:textId="119D8D09" w:rsidR="009F79EC" w:rsidRDefault="009F79EC">
      <w:pPr>
        <w:pStyle w:val="TOC3"/>
        <w:rPr>
          <w:ins w:id="186" w:author="Nair, Suresh P. (Nokia - US/Murray Hill)" w:date="2019-10-21T07:57:00Z"/>
          <w:rFonts w:asciiTheme="minorHAnsi" w:eastAsiaTheme="minorEastAsia" w:hAnsiTheme="minorHAnsi" w:cstheme="minorBidi"/>
          <w:sz w:val="22"/>
          <w:szCs w:val="22"/>
          <w:lang w:val="en-US"/>
        </w:rPr>
      </w:pPr>
      <w:ins w:id="187" w:author="Nair, Suresh P. (Nokia - US/Murray Hill)" w:date="2019-10-21T07:57:00Z">
        <w:r w:rsidRPr="000C5A4D">
          <w:rPr>
            <w:rFonts w:eastAsia="SimSun"/>
          </w:rPr>
          <w:t>7.5.3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_Toc22537111 \h </w:instrText>
        </w:r>
      </w:ins>
      <w:r>
        <w:fldChar w:fldCharType="separate"/>
      </w:r>
      <w:ins w:id="188" w:author="Nair, Suresh P. (Nokia - US/Murray Hill)" w:date="2019-10-21T07:57:00Z">
        <w:r>
          <w:t>23</w:t>
        </w:r>
        <w:r>
          <w:fldChar w:fldCharType="end"/>
        </w:r>
      </w:ins>
    </w:p>
    <w:p w14:paraId="09F8F3FA" w14:textId="4BC52FE1" w:rsidR="009F79EC" w:rsidRDefault="009F79EC">
      <w:pPr>
        <w:pStyle w:val="TOC2"/>
        <w:rPr>
          <w:ins w:id="189" w:author="Nair, Suresh P. (Nokia - US/Murray Hill)" w:date="2019-10-21T07:57:00Z"/>
          <w:rFonts w:asciiTheme="minorHAnsi" w:eastAsiaTheme="minorEastAsia" w:hAnsiTheme="minorHAnsi" w:cstheme="minorBidi"/>
          <w:sz w:val="22"/>
          <w:szCs w:val="22"/>
          <w:lang w:val="en-US"/>
        </w:rPr>
      </w:pPr>
      <w:ins w:id="190" w:author="Nair, Suresh P. (Nokia - US/Murray Hill)" w:date="2019-10-21T07:57:00Z">
        <w:r w:rsidRPr="000C5A4D">
          <w:rPr>
            <w:rFonts w:eastAsia="SimSun"/>
          </w:rPr>
          <w:t>7.6</w:t>
        </w:r>
        <w:r>
          <w:rPr>
            <w:rFonts w:asciiTheme="minorHAnsi" w:eastAsiaTheme="minorEastAsia" w:hAnsiTheme="minorHAnsi" w:cstheme="minorBidi"/>
            <w:sz w:val="22"/>
            <w:szCs w:val="22"/>
            <w:lang w:val="en-US"/>
          </w:rPr>
          <w:tab/>
        </w:r>
        <w:r w:rsidRPr="000C5A4D">
          <w:rPr>
            <w:rFonts w:eastAsia="SimSun"/>
          </w:rPr>
          <w:t>Solution #6 Slice Authentication with user ID privacy but network aware</w:t>
        </w:r>
        <w:r>
          <w:tab/>
        </w:r>
        <w:r>
          <w:fldChar w:fldCharType="begin"/>
        </w:r>
        <w:r>
          <w:instrText xml:space="preserve"> PAGEREF _Toc22537112 \h </w:instrText>
        </w:r>
      </w:ins>
      <w:r>
        <w:fldChar w:fldCharType="separate"/>
      </w:r>
      <w:ins w:id="191" w:author="Nair, Suresh P. (Nokia - US/Murray Hill)" w:date="2019-10-21T07:57:00Z">
        <w:r>
          <w:t>23</w:t>
        </w:r>
        <w:r>
          <w:fldChar w:fldCharType="end"/>
        </w:r>
      </w:ins>
    </w:p>
    <w:p w14:paraId="2EB47B56" w14:textId="4361AD2E" w:rsidR="009F79EC" w:rsidRDefault="009F79EC">
      <w:pPr>
        <w:pStyle w:val="TOC3"/>
        <w:rPr>
          <w:ins w:id="192" w:author="Nair, Suresh P. (Nokia - US/Murray Hill)" w:date="2019-10-21T07:57:00Z"/>
          <w:rFonts w:asciiTheme="minorHAnsi" w:eastAsiaTheme="minorEastAsia" w:hAnsiTheme="minorHAnsi" w:cstheme="minorBidi"/>
          <w:sz w:val="22"/>
          <w:szCs w:val="22"/>
          <w:lang w:val="en-US"/>
        </w:rPr>
      </w:pPr>
      <w:ins w:id="193" w:author="Nair, Suresh P. (Nokia - US/Murray Hill)" w:date="2019-10-21T07:57:00Z">
        <w:r w:rsidRPr="000C5A4D">
          <w:rPr>
            <w:rFonts w:eastAsia="SimSun"/>
          </w:rPr>
          <w:t>7.6.1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_Toc22537113 \h </w:instrText>
        </w:r>
      </w:ins>
      <w:r>
        <w:fldChar w:fldCharType="separate"/>
      </w:r>
      <w:ins w:id="194" w:author="Nair, Suresh P. (Nokia - US/Murray Hill)" w:date="2019-10-21T07:57:00Z">
        <w:r>
          <w:t>23</w:t>
        </w:r>
        <w:r>
          <w:fldChar w:fldCharType="end"/>
        </w:r>
      </w:ins>
    </w:p>
    <w:p w14:paraId="5CEC70F3" w14:textId="4CE34B17" w:rsidR="009F79EC" w:rsidRDefault="009F79EC">
      <w:pPr>
        <w:pStyle w:val="TOC3"/>
        <w:rPr>
          <w:ins w:id="195" w:author="Nair, Suresh P. (Nokia - US/Murray Hill)" w:date="2019-10-21T07:57:00Z"/>
          <w:rFonts w:asciiTheme="minorHAnsi" w:eastAsiaTheme="minorEastAsia" w:hAnsiTheme="minorHAnsi" w:cstheme="minorBidi"/>
          <w:sz w:val="22"/>
          <w:szCs w:val="22"/>
          <w:lang w:val="en-US"/>
        </w:rPr>
      </w:pPr>
      <w:ins w:id="196" w:author="Nair, Suresh P. (Nokia - US/Murray Hill)" w:date="2019-10-21T07:57:00Z">
        <w:r w:rsidRPr="000C5A4D">
          <w:rPr>
            <w:rFonts w:eastAsia="SimSun"/>
          </w:rPr>
          <w:t>7.6.2</w:t>
        </w:r>
        <w:r>
          <w:rPr>
            <w:rFonts w:asciiTheme="minorHAnsi" w:eastAsiaTheme="minorEastAsia" w:hAnsiTheme="minorHAnsi" w:cstheme="minorBidi"/>
            <w:sz w:val="22"/>
            <w:szCs w:val="22"/>
            <w:lang w:val="en-US"/>
          </w:rPr>
          <w:tab/>
        </w:r>
        <w:r w:rsidRPr="000C5A4D">
          <w:rPr>
            <w:rFonts w:eastAsia="SimSun"/>
          </w:rPr>
          <w:t>Solution details</w:t>
        </w:r>
        <w:r>
          <w:tab/>
        </w:r>
        <w:r>
          <w:fldChar w:fldCharType="begin"/>
        </w:r>
        <w:r>
          <w:instrText xml:space="preserve"> PAGEREF _Toc22537114 \h </w:instrText>
        </w:r>
      </w:ins>
      <w:r>
        <w:fldChar w:fldCharType="separate"/>
      </w:r>
      <w:ins w:id="197" w:author="Nair, Suresh P. (Nokia - US/Murray Hill)" w:date="2019-10-21T07:57:00Z">
        <w:r>
          <w:t>23</w:t>
        </w:r>
        <w:r>
          <w:fldChar w:fldCharType="end"/>
        </w:r>
      </w:ins>
    </w:p>
    <w:p w14:paraId="75B60AE4" w14:textId="5943C379" w:rsidR="009F79EC" w:rsidRDefault="009F79EC">
      <w:pPr>
        <w:pStyle w:val="TOC3"/>
        <w:rPr>
          <w:ins w:id="198" w:author="Nair, Suresh P. (Nokia - US/Murray Hill)" w:date="2019-10-21T07:57:00Z"/>
          <w:rFonts w:asciiTheme="minorHAnsi" w:eastAsiaTheme="minorEastAsia" w:hAnsiTheme="minorHAnsi" w:cstheme="minorBidi"/>
          <w:sz w:val="22"/>
          <w:szCs w:val="22"/>
          <w:lang w:val="en-US"/>
        </w:rPr>
      </w:pPr>
      <w:ins w:id="199" w:author="Nair, Suresh P. (Nokia - US/Murray Hill)" w:date="2019-10-21T07:57:00Z">
        <w:r w:rsidRPr="000C5A4D">
          <w:rPr>
            <w:rFonts w:eastAsia="SimSun"/>
          </w:rPr>
          <w:t>7.6.3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_Toc22537115 \h </w:instrText>
        </w:r>
      </w:ins>
      <w:r>
        <w:fldChar w:fldCharType="separate"/>
      </w:r>
      <w:ins w:id="200" w:author="Nair, Suresh P. (Nokia - US/Murray Hill)" w:date="2019-10-21T07:57:00Z">
        <w:r>
          <w:t>24</w:t>
        </w:r>
        <w:r>
          <w:fldChar w:fldCharType="end"/>
        </w:r>
      </w:ins>
    </w:p>
    <w:p w14:paraId="63CCCD41" w14:textId="0CA0CB9D" w:rsidR="009F79EC" w:rsidRDefault="009F79EC">
      <w:pPr>
        <w:pStyle w:val="TOC2"/>
        <w:rPr>
          <w:ins w:id="201" w:author="Nair, Suresh P. (Nokia - US/Murray Hill)" w:date="2019-10-21T07:57:00Z"/>
          <w:rFonts w:asciiTheme="minorHAnsi" w:eastAsiaTheme="minorEastAsia" w:hAnsiTheme="minorHAnsi" w:cstheme="minorBidi"/>
          <w:sz w:val="22"/>
          <w:szCs w:val="22"/>
          <w:lang w:val="en-US"/>
        </w:rPr>
      </w:pPr>
      <w:ins w:id="202" w:author="Nair, Suresh P. (Nokia - US/Murray Hill)" w:date="2019-10-21T07:57:00Z">
        <w:r w:rsidRPr="000C5A4D">
          <w:rPr>
            <w:rFonts w:eastAsia="SimSun"/>
          </w:rPr>
          <w:t>7.7</w:t>
        </w:r>
        <w:r>
          <w:rPr>
            <w:rFonts w:asciiTheme="minorHAnsi" w:eastAsiaTheme="minorEastAsia" w:hAnsiTheme="minorHAnsi" w:cstheme="minorBidi"/>
            <w:sz w:val="22"/>
            <w:szCs w:val="22"/>
            <w:lang w:val="en-US"/>
          </w:rPr>
          <w:tab/>
        </w:r>
        <w:r w:rsidRPr="000C5A4D">
          <w:rPr>
            <w:rFonts w:eastAsia="SimSun"/>
          </w:rPr>
          <w:t>Solution #7: Solution to protect user ID</w:t>
        </w:r>
        <w:r>
          <w:tab/>
        </w:r>
        <w:r>
          <w:fldChar w:fldCharType="begin"/>
        </w:r>
        <w:r>
          <w:instrText xml:space="preserve"> PAGEREF _Toc22537116 \h </w:instrText>
        </w:r>
      </w:ins>
      <w:r>
        <w:fldChar w:fldCharType="separate"/>
      </w:r>
      <w:ins w:id="203" w:author="Nair, Suresh P. (Nokia - US/Murray Hill)" w:date="2019-10-21T07:57:00Z">
        <w:r>
          <w:t>25</w:t>
        </w:r>
        <w:r>
          <w:fldChar w:fldCharType="end"/>
        </w:r>
      </w:ins>
    </w:p>
    <w:p w14:paraId="42EB1D57" w14:textId="7AD4B180" w:rsidR="009F79EC" w:rsidRDefault="009F79EC">
      <w:pPr>
        <w:pStyle w:val="TOC3"/>
        <w:rPr>
          <w:ins w:id="204" w:author="Nair, Suresh P. (Nokia - US/Murray Hill)" w:date="2019-10-21T07:57:00Z"/>
          <w:rFonts w:asciiTheme="minorHAnsi" w:eastAsiaTheme="minorEastAsia" w:hAnsiTheme="minorHAnsi" w:cstheme="minorBidi"/>
          <w:sz w:val="22"/>
          <w:szCs w:val="22"/>
          <w:lang w:val="en-US"/>
        </w:rPr>
      </w:pPr>
      <w:ins w:id="205" w:author="Nair, Suresh P. (Nokia - US/Murray Hill)" w:date="2019-10-21T07:57:00Z">
        <w:r w:rsidRPr="000C5A4D">
          <w:rPr>
            <w:rFonts w:eastAsia="SimSun"/>
          </w:rPr>
          <w:t>7.7.1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_Toc22537117 \h </w:instrText>
        </w:r>
      </w:ins>
      <w:r>
        <w:fldChar w:fldCharType="separate"/>
      </w:r>
      <w:ins w:id="206" w:author="Nair, Suresh P. (Nokia - US/Murray Hill)" w:date="2019-10-21T07:57:00Z">
        <w:r>
          <w:t>25</w:t>
        </w:r>
        <w:r>
          <w:fldChar w:fldCharType="end"/>
        </w:r>
      </w:ins>
    </w:p>
    <w:p w14:paraId="50D16D91" w14:textId="270234A1" w:rsidR="009F79EC" w:rsidRDefault="009F79EC">
      <w:pPr>
        <w:pStyle w:val="TOC2"/>
        <w:rPr>
          <w:ins w:id="207" w:author="Nair, Suresh P. (Nokia - US/Murray Hill)" w:date="2019-10-21T07:57:00Z"/>
          <w:rFonts w:asciiTheme="minorHAnsi" w:eastAsiaTheme="minorEastAsia" w:hAnsiTheme="minorHAnsi" w:cstheme="minorBidi"/>
          <w:sz w:val="22"/>
          <w:szCs w:val="22"/>
          <w:lang w:val="en-US"/>
        </w:rPr>
      </w:pPr>
      <w:ins w:id="208" w:author="Nair, Suresh P. (Nokia - US/Murray Hill)" w:date="2019-10-21T07:57:00Z">
        <w:r w:rsidRPr="000C5A4D">
          <w:rPr>
            <w:rFonts w:eastAsia="SimSun"/>
          </w:rPr>
          <w:t>7.8</w:t>
        </w:r>
        <w:r>
          <w:rPr>
            <w:rFonts w:asciiTheme="minorHAnsi" w:eastAsiaTheme="minorEastAsia" w:hAnsiTheme="minorHAnsi" w:cstheme="minorBidi"/>
            <w:sz w:val="22"/>
            <w:szCs w:val="22"/>
            <w:lang w:val="en-US"/>
          </w:rPr>
          <w:tab/>
        </w:r>
        <w:r w:rsidRPr="000C5A4D">
          <w:rPr>
            <w:rFonts w:eastAsia="SimSun"/>
          </w:rPr>
          <w:t>Solution #8 Protecting NSSAI for transmission on the AS layer</w:t>
        </w:r>
        <w:r>
          <w:tab/>
        </w:r>
        <w:r>
          <w:fldChar w:fldCharType="begin"/>
        </w:r>
        <w:r>
          <w:instrText xml:space="preserve"> PAGEREF _Toc22537118 \h </w:instrText>
        </w:r>
      </w:ins>
      <w:r>
        <w:fldChar w:fldCharType="separate"/>
      </w:r>
      <w:ins w:id="209" w:author="Nair, Suresh P. (Nokia - US/Murray Hill)" w:date="2019-10-21T07:57:00Z">
        <w:r>
          <w:t>25</w:t>
        </w:r>
        <w:r>
          <w:fldChar w:fldCharType="end"/>
        </w:r>
      </w:ins>
    </w:p>
    <w:p w14:paraId="0D654126" w14:textId="1457A598" w:rsidR="009F79EC" w:rsidRDefault="009F79EC">
      <w:pPr>
        <w:pStyle w:val="TOC3"/>
        <w:rPr>
          <w:ins w:id="210" w:author="Nair, Suresh P. (Nokia - US/Murray Hill)" w:date="2019-10-21T07:57:00Z"/>
          <w:rFonts w:asciiTheme="minorHAnsi" w:eastAsiaTheme="minorEastAsia" w:hAnsiTheme="minorHAnsi" w:cstheme="minorBidi"/>
          <w:sz w:val="22"/>
          <w:szCs w:val="22"/>
          <w:lang w:val="en-US"/>
        </w:rPr>
      </w:pPr>
      <w:ins w:id="211" w:author="Nair, Suresh P. (Nokia - US/Murray Hill)" w:date="2019-10-21T07:57:00Z">
        <w:r w:rsidRPr="000C5A4D">
          <w:rPr>
            <w:rFonts w:eastAsia="SimSun"/>
          </w:rPr>
          <w:t>7.8.1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_Toc22537119 \h </w:instrText>
        </w:r>
      </w:ins>
      <w:r>
        <w:fldChar w:fldCharType="separate"/>
      </w:r>
      <w:ins w:id="212" w:author="Nair, Suresh P. (Nokia - US/Murray Hill)" w:date="2019-10-21T07:57:00Z">
        <w:r>
          <w:t>25</w:t>
        </w:r>
        <w:r>
          <w:fldChar w:fldCharType="end"/>
        </w:r>
      </w:ins>
    </w:p>
    <w:p w14:paraId="008110BF" w14:textId="091A5265" w:rsidR="009F79EC" w:rsidRDefault="009F79EC">
      <w:pPr>
        <w:pStyle w:val="TOC3"/>
        <w:rPr>
          <w:ins w:id="213" w:author="Nair, Suresh P. (Nokia - US/Murray Hill)" w:date="2019-10-21T07:57:00Z"/>
          <w:rFonts w:asciiTheme="minorHAnsi" w:eastAsiaTheme="minorEastAsia" w:hAnsiTheme="minorHAnsi" w:cstheme="minorBidi"/>
          <w:sz w:val="22"/>
          <w:szCs w:val="22"/>
          <w:lang w:val="en-US"/>
        </w:rPr>
      </w:pPr>
      <w:ins w:id="214" w:author="Nair, Suresh P. (Nokia - US/Murray Hill)" w:date="2019-10-21T07:57:00Z">
        <w:r w:rsidRPr="000C5A4D">
          <w:rPr>
            <w:rFonts w:eastAsia="SimSun"/>
          </w:rPr>
          <w:t>7.8.2</w:t>
        </w:r>
        <w:r>
          <w:rPr>
            <w:rFonts w:asciiTheme="minorHAnsi" w:eastAsiaTheme="minorEastAsia" w:hAnsiTheme="minorHAnsi" w:cstheme="minorBidi"/>
            <w:sz w:val="22"/>
            <w:szCs w:val="22"/>
            <w:lang w:val="en-US"/>
          </w:rPr>
          <w:tab/>
        </w:r>
        <w:r w:rsidRPr="000C5A4D">
          <w:rPr>
            <w:rFonts w:eastAsia="SimSun"/>
          </w:rPr>
          <w:t xml:space="preserve"> Solution details</w:t>
        </w:r>
        <w:r>
          <w:tab/>
        </w:r>
        <w:r>
          <w:fldChar w:fldCharType="begin"/>
        </w:r>
        <w:r>
          <w:instrText xml:space="preserve"> PAGEREF _Toc22537120 \h </w:instrText>
        </w:r>
      </w:ins>
      <w:r>
        <w:fldChar w:fldCharType="separate"/>
      </w:r>
      <w:ins w:id="215" w:author="Nair, Suresh P. (Nokia - US/Murray Hill)" w:date="2019-10-21T07:57:00Z">
        <w:r>
          <w:t>25</w:t>
        </w:r>
        <w:r>
          <w:fldChar w:fldCharType="end"/>
        </w:r>
      </w:ins>
    </w:p>
    <w:p w14:paraId="726C1CDE" w14:textId="6C8CA5EF" w:rsidR="009F79EC" w:rsidRDefault="009F79EC">
      <w:pPr>
        <w:pStyle w:val="TOC3"/>
        <w:rPr>
          <w:ins w:id="216" w:author="Nair, Suresh P. (Nokia - US/Murray Hill)" w:date="2019-10-21T07:57:00Z"/>
          <w:rFonts w:asciiTheme="minorHAnsi" w:eastAsiaTheme="minorEastAsia" w:hAnsiTheme="minorHAnsi" w:cstheme="minorBidi"/>
          <w:sz w:val="22"/>
          <w:szCs w:val="22"/>
          <w:lang w:val="en-US"/>
        </w:rPr>
      </w:pPr>
      <w:ins w:id="217" w:author="Nair, Suresh P. (Nokia - US/Murray Hill)" w:date="2019-10-21T07:57:00Z">
        <w:r w:rsidRPr="000C5A4D">
          <w:rPr>
            <w:rFonts w:eastAsia="SimSun"/>
          </w:rPr>
          <w:t>7.8.3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_Toc22537121 \h </w:instrText>
        </w:r>
      </w:ins>
      <w:r>
        <w:fldChar w:fldCharType="separate"/>
      </w:r>
      <w:ins w:id="218" w:author="Nair, Suresh P. (Nokia - US/Murray Hill)" w:date="2019-10-21T07:57:00Z">
        <w:r>
          <w:t>27</w:t>
        </w:r>
        <w:r>
          <w:fldChar w:fldCharType="end"/>
        </w:r>
      </w:ins>
    </w:p>
    <w:p w14:paraId="389C544E" w14:textId="1A6C8755" w:rsidR="009F79EC" w:rsidRDefault="009F79EC">
      <w:pPr>
        <w:pStyle w:val="TOC2"/>
        <w:rPr>
          <w:ins w:id="219" w:author="Nair, Suresh P. (Nokia - US/Murray Hill)" w:date="2019-10-21T07:57:00Z"/>
          <w:rFonts w:asciiTheme="minorHAnsi" w:eastAsiaTheme="minorEastAsia" w:hAnsiTheme="minorHAnsi" w:cstheme="minorBidi"/>
          <w:sz w:val="22"/>
          <w:szCs w:val="22"/>
          <w:lang w:val="en-US"/>
        </w:rPr>
      </w:pPr>
      <w:ins w:id="220" w:author="Nair, Suresh P. (Nokia - US/Murray Hill)" w:date="2019-10-21T07:57:00Z">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_Toc22537122 \h </w:instrText>
        </w:r>
      </w:ins>
      <w:r>
        <w:fldChar w:fldCharType="separate"/>
      </w:r>
      <w:ins w:id="221" w:author="Nair, Suresh P. (Nokia - US/Murray Hill)" w:date="2019-10-21T07:57:00Z">
        <w:r>
          <w:t>27</w:t>
        </w:r>
        <w:r>
          <w:fldChar w:fldCharType="end"/>
        </w:r>
      </w:ins>
    </w:p>
    <w:p w14:paraId="605B09AD" w14:textId="6E2DD891" w:rsidR="009F79EC" w:rsidRDefault="009F79EC">
      <w:pPr>
        <w:pStyle w:val="TOC3"/>
        <w:rPr>
          <w:ins w:id="222" w:author="Nair, Suresh P. (Nokia - US/Murray Hill)" w:date="2019-10-21T07:57:00Z"/>
          <w:rFonts w:asciiTheme="minorHAnsi" w:eastAsiaTheme="minorEastAsia" w:hAnsiTheme="minorHAnsi" w:cstheme="minorBidi"/>
          <w:sz w:val="22"/>
          <w:szCs w:val="22"/>
          <w:lang w:val="en-US"/>
        </w:rPr>
      </w:pPr>
      <w:ins w:id="223" w:author="Nair, Suresh P. (Nokia - US/Murray Hill)" w:date="2019-10-21T07:57:00Z">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_Toc22537123 \h </w:instrText>
        </w:r>
      </w:ins>
      <w:r>
        <w:fldChar w:fldCharType="separate"/>
      </w:r>
      <w:ins w:id="224" w:author="Nair, Suresh P. (Nokia - US/Murray Hill)" w:date="2019-10-21T07:57:00Z">
        <w:r>
          <w:t>27</w:t>
        </w:r>
        <w:r>
          <w:fldChar w:fldCharType="end"/>
        </w:r>
      </w:ins>
    </w:p>
    <w:p w14:paraId="1F8F2DC8" w14:textId="7B315299" w:rsidR="009F79EC" w:rsidRDefault="009F79EC">
      <w:pPr>
        <w:pStyle w:val="TOC3"/>
        <w:rPr>
          <w:ins w:id="225" w:author="Nair, Suresh P. (Nokia - US/Murray Hill)" w:date="2019-10-21T07:57:00Z"/>
          <w:rFonts w:asciiTheme="minorHAnsi" w:eastAsiaTheme="minorEastAsia" w:hAnsiTheme="minorHAnsi" w:cstheme="minorBidi"/>
          <w:sz w:val="22"/>
          <w:szCs w:val="22"/>
          <w:lang w:val="en-US"/>
        </w:rPr>
      </w:pPr>
      <w:ins w:id="226" w:author="Nair, Suresh P. (Nokia - US/Murray Hill)" w:date="2019-10-21T07:57:00Z">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_Toc22537124 \h </w:instrText>
        </w:r>
      </w:ins>
      <w:r>
        <w:fldChar w:fldCharType="separate"/>
      </w:r>
      <w:ins w:id="227" w:author="Nair, Suresh P. (Nokia - US/Murray Hill)" w:date="2019-10-21T07:57:00Z">
        <w:r>
          <w:t>28</w:t>
        </w:r>
        <w:r>
          <w:fldChar w:fldCharType="end"/>
        </w:r>
      </w:ins>
    </w:p>
    <w:p w14:paraId="52DC15C4" w14:textId="113C8FDC" w:rsidR="009F79EC" w:rsidRDefault="009F79EC">
      <w:pPr>
        <w:pStyle w:val="TOC3"/>
        <w:rPr>
          <w:ins w:id="228" w:author="Nair, Suresh P. (Nokia - US/Murray Hill)" w:date="2019-10-21T07:57:00Z"/>
          <w:rFonts w:asciiTheme="minorHAnsi" w:eastAsiaTheme="minorEastAsia" w:hAnsiTheme="minorHAnsi" w:cstheme="minorBidi"/>
          <w:sz w:val="22"/>
          <w:szCs w:val="22"/>
          <w:lang w:val="en-US"/>
        </w:rPr>
      </w:pPr>
      <w:ins w:id="229" w:author="Nair, Suresh P. (Nokia - US/Murray Hill)" w:date="2019-10-21T07:57:00Z">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_Toc22537125 \h </w:instrText>
        </w:r>
      </w:ins>
      <w:r>
        <w:fldChar w:fldCharType="separate"/>
      </w:r>
      <w:ins w:id="230" w:author="Nair, Suresh P. (Nokia - US/Murray Hill)" w:date="2019-10-21T07:57:00Z">
        <w:r>
          <w:t>28</w:t>
        </w:r>
        <w:r>
          <w:fldChar w:fldCharType="end"/>
        </w:r>
      </w:ins>
    </w:p>
    <w:p w14:paraId="603BDE50" w14:textId="4F7F7311" w:rsidR="009F79EC" w:rsidRDefault="009F79EC">
      <w:pPr>
        <w:pStyle w:val="TOC2"/>
        <w:rPr>
          <w:ins w:id="231" w:author="Nair, Suresh P. (Nokia - US/Murray Hill)" w:date="2019-10-21T07:57:00Z"/>
          <w:rFonts w:asciiTheme="minorHAnsi" w:eastAsiaTheme="minorEastAsia" w:hAnsiTheme="minorHAnsi" w:cstheme="minorBidi"/>
          <w:sz w:val="22"/>
          <w:szCs w:val="22"/>
          <w:lang w:val="en-US"/>
        </w:rPr>
      </w:pPr>
      <w:ins w:id="232" w:author="Nair, Suresh P. (Nokia - US/Murray Hill)" w:date="2019-10-21T07:57:00Z">
        <w:r w:rsidRPr="000C5A4D">
          <w:rPr>
            <w:rFonts w:eastAsia="SimSun"/>
          </w:rPr>
          <w:t>7.10</w:t>
        </w:r>
        <w:r>
          <w:rPr>
            <w:rFonts w:asciiTheme="minorHAnsi" w:eastAsiaTheme="minorEastAsia" w:hAnsiTheme="minorHAnsi" w:cstheme="minorBidi"/>
            <w:sz w:val="22"/>
            <w:szCs w:val="22"/>
            <w:lang w:val="en-US"/>
          </w:rPr>
          <w:tab/>
        </w:r>
        <w:r w:rsidRPr="000C5A4D">
          <w:rPr>
            <w:rFonts w:eastAsia="SimSun"/>
          </w:rPr>
          <w:t>Solution #10 Protecting S-NSSAI for transmission on the AS layer</w:t>
        </w:r>
        <w:r>
          <w:tab/>
        </w:r>
        <w:r>
          <w:fldChar w:fldCharType="begin"/>
        </w:r>
        <w:r>
          <w:instrText xml:space="preserve"> PAGEREF _Toc22537126 \h </w:instrText>
        </w:r>
      </w:ins>
      <w:r>
        <w:fldChar w:fldCharType="separate"/>
      </w:r>
      <w:ins w:id="233" w:author="Nair, Suresh P. (Nokia - US/Murray Hill)" w:date="2019-10-21T07:57:00Z">
        <w:r>
          <w:t>28</w:t>
        </w:r>
        <w:r>
          <w:fldChar w:fldCharType="end"/>
        </w:r>
      </w:ins>
    </w:p>
    <w:p w14:paraId="73CC824B" w14:textId="4FC5866E" w:rsidR="009F79EC" w:rsidRDefault="009F79EC">
      <w:pPr>
        <w:pStyle w:val="TOC3"/>
        <w:rPr>
          <w:ins w:id="234" w:author="Nair, Suresh P. (Nokia - US/Murray Hill)" w:date="2019-10-21T07:57:00Z"/>
          <w:rFonts w:asciiTheme="minorHAnsi" w:eastAsiaTheme="minorEastAsia" w:hAnsiTheme="minorHAnsi" w:cstheme="minorBidi"/>
          <w:sz w:val="22"/>
          <w:szCs w:val="22"/>
          <w:lang w:val="en-US"/>
        </w:rPr>
      </w:pPr>
      <w:ins w:id="235" w:author="Nair, Suresh P. (Nokia - US/Murray Hill)" w:date="2019-10-21T07:57:00Z">
        <w:r w:rsidRPr="000C5A4D">
          <w:rPr>
            <w:rFonts w:eastAsia="SimSun"/>
          </w:rPr>
          <w:t>7.10.1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_Toc22537127 \h </w:instrText>
        </w:r>
      </w:ins>
      <w:r>
        <w:fldChar w:fldCharType="separate"/>
      </w:r>
      <w:ins w:id="236" w:author="Nair, Suresh P. (Nokia - US/Murray Hill)" w:date="2019-10-21T07:57:00Z">
        <w:r>
          <w:t>28</w:t>
        </w:r>
        <w:r>
          <w:fldChar w:fldCharType="end"/>
        </w:r>
      </w:ins>
    </w:p>
    <w:p w14:paraId="07AF7248" w14:textId="43CFB7E6" w:rsidR="009F79EC" w:rsidRDefault="009F79EC">
      <w:pPr>
        <w:pStyle w:val="TOC3"/>
        <w:rPr>
          <w:ins w:id="237" w:author="Nair, Suresh P. (Nokia - US/Murray Hill)" w:date="2019-10-21T07:57:00Z"/>
          <w:rFonts w:asciiTheme="minorHAnsi" w:eastAsiaTheme="minorEastAsia" w:hAnsiTheme="minorHAnsi" w:cstheme="minorBidi"/>
          <w:sz w:val="22"/>
          <w:szCs w:val="22"/>
          <w:lang w:val="en-US"/>
        </w:rPr>
      </w:pPr>
      <w:ins w:id="238" w:author="Nair, Suresh P. (Nokia - US/Murray Hill)" w:date="2019-10-21T07:57:00Z">
        <w:r w:rsidRPr="000C5A4D">
          <w:rPr>
            <w:rFonts w:eastAsia="SimSun"/>
          </w:rPr>
          <w:t>7.10.2</w:t>
        </w:r>
        <w:r>
          <w:rPr>
            <w:rFonts w:asciiTheme="minorHAnsi" w:eastAsiaTheme="minorEastAsia" w:hAnsiTheme="minorHAnsi" w:cstheme="minorBidi"/>
            <w:sz w:val="22"/>
            <w:szCs w:val="22"/>
            <w:lang w:val="en-US"/>
          </w:rPr>
          <w:tab/>
        </w:r>
        <w:r w:rsidRPr="000C5A4D">
          <w:rPr>
            <w:rFonts w:eastAsia="SimSun"/>
          </w:rPr>
          <w:t xml:space="preserve"> Solution details</w:t>
        </w:r>
        <w:r>
          <w:tab/>
        </w:r>
        <w:r>
          <w:fldChar w:fldCharType="begin"/>
        </w:r>
        <w:r>
          <w:instrText xml:space="preserve"> PAGEREF _Toc22537128 \h </w:instrText>
        </w:r>
      </w:ins>
      <w:r>
        <w:fldChar w:fldCharType="separate"/>
      </w:r>
      <w:ins w:id="239" w:author="Nair, Suresh P. (Nokia - US/Murray Hill)" w:date="2019-10-21T07:57:00Z">
        <w:r>
          <w:t>29</w:t>
        </w:r>
        <w:r>
          <w:fldChar w:fldCharType="end"/>
        </w:r>
      </w:ins>
    </w:p>
    <w:p w14:paraId="70BFF185" w14:textId="2789E273" w:rsidR="009F79EC" w:rsidRDefault="009F79EC">
      <w:pPr>
        <w:pStyle w:val="TOC3"/>
        <w:rPr>
          <w:ins w:id="240" w:author="Nair, Suresh P. (Nokia - US/Murray Hill)" w:date="2019-10-21T07:57:00Z"/>
          <w:rFonts w:asciiTheme="minorHAnsi" w:eastAsiaTheme="minorEastAsia" w:hAnsiTheme="minorHAnsi" w:cstheme="minorBidi"/>
          <w:sz w:val="22"/>
          <w:szCs w:val="22"/>
          <w:lang w:val="en-US"/>
        </w:rPr>
      </w:pPr>
      <w:ins w:id="241" w:author="Nair, Suresh P. (Nokia - US/Murray Hill)" w:date="2019-10-21T07:57:00Z">
        <w:r w:rsidRPr="000C5A4D">
          <w:rPr>
            <w:rFonts w:eastAsia="SimSun"/>
          </w:rPr>
          <w:t>7.10.3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_Toc22537129 \h </w:instrText>
        </w:r>
      </w:ins>
      <w:r>
        <w:fldChar w:fldCharType="separate"/>
      </w:r>
      <w:ins w:id="242" w:author="Nair, Suresh P. (Nokia - US/Murray Hill)" w:date="2019-10-21T07:57:00Z">
        <w:r>
          <w:t>30</w:t>
        </w:r>
        <w:r>
          <w:fldChar w:fldCharType="end"/>
        </w:r>
      </w:ins>
    </w:p>
    <w:p w14:paraId="0EA17275" w14:textId="7BAD5731" w:rsidR="009F79EC" w:rsidRDefault="009F79EC">
      <w:pPr>
        <w:pStyle w:val="TOC2"/>
        <w:rPr>
          <w:ins w:id="243" w:author="Nair, Suresh P. (Nokia - US/Murray Hill)" w:date="2019-10-21T07:57:00Z"/>
          <w:rFonts w:asciiTheme="minorHAnsi" w:eastAsiaTheme="minorEastAsia" w:hAnsiTheme="minorHAnsi" w:cstheme="minorBidi"/>
          <w:sz w:val="22"/>
          <w:szCs w:val="22"/>
          <w:lang w:val="en-US"/>
        </w:rPr>
      </w:pPr>
      <w:ins w:id="244" w:author="Nair, Suresh P. (Nokia - US/Murray Hill)" w:date="2019-10-21T07:57:00Z">
        <w:r w:rsidRPr="000C5A4D">
          <w:rPr>
            <w:rFonts w:eastAsia="SimSun"/>
          </w:rPr>
          <w:t>7.12</w:t>
        </w:r>
        <w:r>
          <w:rPr>
            <w:rFonts w:asciiTheme="minorHAnsi" w:eastAsiaTheme="minorEastAsia" w:hAnsiTheme="minorHAnsi" w:cstheme="minorBidi"/>
            <w:sz w:val="22"/>
            <w:szCs w:val="22"/>
            <w:lang w:val="en-US"/>
          </w:rPr>
          <w:tab/>
        </w:r>
        <w:r w:rsidRPr="000C5A4D">
          <w:rPr>
            <w:rFonts w:eastAsia="SimSun"/>
          </w:rPr>
          <w:t xml:space="preserve">Solution </w:t>
        </w:r>
        <w:r w:rsidRPr="000C5A4D">
          <w:rPr>
            <w:rFonts w:eastAsia="SimSun"/>
            <w:lang w:val="en-US"/>
          </w:rPr>
          <w:t>#12 Privacy pr</w:t>
        </w:r>
        <w:r w:rsidRPr="000C5A4D">
          <w:rPr>
            <w:rFonts w:eastAsia="SimSun"/>
          </w:rPr>
          <w:t>otect</w:t>
        </w:r>
        <w:r w:rsidRPr="000C5A4D">
          <w:rPr>
            <w:rFonts w:eastAsia="SimSun"/>
            <w:lang w:val="en-US"/>
          </w:rPr>
          <w:t>ion of</w:t>
        </w:r>
        <w:r w:rsidRPr="000C5A4D">
          <w:rPr>
            <w:rFonts w:eastAsia="SimSun"/>
            <w:u w:val="single"/>
          </w:rPr>
          <w:t xml:space="preserve"> NSSA</w:t>
        </w:r>
        <w:r w:rsidRPr="000C5A4D">
          <w:rPr>
            <w:rFonts w:eastAsia="SimSun"/>
            <w:u w:val="single"/>
            <w:lang w:val="en-US"/>
          </w:rPr>
          <w:t>I</w:t>
        </w:r>
        <w:r>
          <w:tab/>
        </w:r>
        <w:r>
          <w:fldChar w:fldCharType="begin"/>
        </w:r>
        <w:r>
          <w:instrText xml:space="preserve"> PAGEREF _Toc22537130 \h </w:instrText>
        </w:r>
      </w:ins>
      <w:r>
        <w:fldChar w:fldCharType="separate"/>
      </w:r>
      <w:ins w:id="245" w:author="Nair, Suresh P. (Nokia - US/Murray Hill)" w:date="2019-10-21T07:57:00Z">
        <w:r>
          <w:t>32</w:t>
        </w:r>
        <w:r>
          <w:fldChar w:fldCharType="end"/>
        </w:r>
      </w:ins>
    </w:p>
    <w:p w14:paraId="62B09EC9" w14:textId="18369EC1" w:rsidR="009F79EC" w:rsidRDefault="009F79EC">
      <w:pPr>
        <w:pStyle w:val="TOC3"/>
        <w:rPr>
          <w:ins w:id="246" w:author="Nair, Suresh P. (Nokia - US/Murray Hill)" w:date="2019-10-21T07:57:00Z"/>
          <w:rFonts w:asciiTheme="minorHAnsi" w:eastAsiaTheme="minorEastAsia" w:hAnsiTheme="minorHAnsi" w:cstheme="minorBidi"/>
          <w:sz w:val="22"/>
          <w:szCs w:val="22"/>
          <w:lang w:val="en-US"/>
        </w:rPr>
      </w:pPr>
      <w:ins w:id="247" w:author="Nair, Suresh P. (Nokia - US/Murray Hill)" w:date="2019-10-21T07:57:00Z">
        <w:r w:rsidRPr="000C5A4D">
          <w:rPr>
            <w:rFonts w:eastAsia="SimSun"/>
          </w:rPr>
          <w:t>7.12.1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_Toc22537131 \h </w:instrText>
        </w:r>
      </w:ins>
      <w:r>
        <w:fldChar w:fldCharType="separate"/>
      </w:r>
      <w:ins w:id="248" w:author="Nair, Suresh P. (Nokia - US/Murray Hill)" w:date="2019-10-21T07:57:00Z">
        <w:r>
          <w:t>32</w:t>
        </w:r>
        <w:r>
          <w:fldChar w:fldCharType="end"/>
        </w:r>
      </w:ins>
    </w:p>
    <w:p w14:paraId="2CC86C46" w14:textId="6A37E903" w:rsidR="009F79EC" w:rsidRDefault="009F79EC">
      <w:pPr>
        <w:pStyle w:val="TOC3"/>
        <w:rPr>
          <w:ins w:id="249" w:author="Nair, Suresh P. (Nokia - US/Murray Hill)" w:date="2019-10-21T07:57:00Z"/>
          <w:rFonts w:asciiTheme="minorHAnsi" w:eastAsiaTheme="minorEastAsia" w:hAnsiTheme="minorHAnsi" w:cstheme="minorBidi"/>
          <w:sz w:val="22"/>
          <w:szCs w:val="22"/>
          <w:lang w:val="en-US"/>
        </w:rPr>
      </w:pPr>
      <w:ins w:id="250" w:author="Nair, Suresh P. (Nokia - US/Murray Hill)" w:date="2019-10-21T07:57:00Z">
        <w:r w:rsidRPr="000C5A4D">
          <w:rPr>
            <w:rFonts w:eastAsia="SimSun"/>
          </w:rPr>
          <w:t>7.12.2</w:t>
        </w:r>
        <w:r>
          <w:rPr>
            <w:rFonts w:asciiTheme="minorHAnsi" w:eastAsiaTheme="minorEastAsia" w:hAnsiTheme="minorHAnsi" w:cstheme="minorBidi"/>
            <w:sz w:val="22"/>
            <w:szCs w:val="22"/>
            <w:lang w:val="en-US"/>
          </w:rPr>
          <w:tab/>
        </w:r>
        <w:r w:rsidRPr="000C5A4D">
          <w:rPr>
            <w:rFonts w:eastAsia="SimSun"/>
          </w:rPr>
          <w:t xml:space="preserve"> Solution details</w:t>
        </w:r>
        <w:r>
          <w:tab/>
        </w:r>
        <w:r>
          <w:fldChar w:fldCharType="begin"/>
        </w:r>
        <w:r>
          <w:instrText xml:space="preserve"> PAGEREF _Toc22537132 \h </w:instrText>
        </w:r>
      </w:ins>
      <w:r>
        <w:fldChar w:fldCharType="separate"/>
      </w:r>
      <w:ins w:id="251" w:author="Nair, Suresh P. (Nokia - US/Murray Hill)" w:date="2019-10-21T07:57:00Z">
        <w:r>
          <w:t>32</w:t>
        </w:r>
        <w:r>
          <w:fldChar w:fldCharType="end"/>
        </w:r>
      </w:ins>
    </w:p>
    <w:p w14:paraId="1FEE7872" w14:textId="30DD6A15" w:rsidR="009F79EC" w:rsidRDefault="009F79EC">
      <w:pPr>
        <w:pStyle w:val="TOC3"/>
        <w:rPr>
          <w:ins w:id="252" w:author="Nair, Suresh P. (Nokia - US/Murray Hill)" w:date="2019-10-21T07:57:00Z"/>
          <w:rFonts w:asciiTheme="minorHAnsi" w:eastAsiaTheme="minorEastAsia" w:hAnsiTheme="minorHAnsi" w:cstheme="minorBidi"/>
          <w:sz w:val="22"/>
          <w:szCs w:val="22"/>
          <w:lang w:val="en-US"/>
        </w:rPr>
      </w:pPr>
      <w:ins w:id="253" w:author="Nair, Suresh P. (Nokia - US/Murray Hill)" w:date="2019-10-21T07:57:00Z">
        <w:r w:rsidRPr="000C5A4D">
          <w:rPr>
            <w:rFonts w:eastAsia="SimSun"/>
          </w:rPr>
          <w:t>7.12.3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_Toc22537133 \h </w:instrText>
        </w:r>
      </w:ins>
      <w:r>
        <w:fldChar w:fldCharType="separate"/>
      </w:r>
      <w:ins w:id="254" w:author="Nair, Suresh P. (Nokia - US/Murray Hill)" w:date="2019-10-21T07:57:00Z">
        <w:r>
          <w:t>34</w:t>
        </w:r>
        <w:r>
          <w:fldChar w:fldCharType="end"/>
        </w:r>
      </w:ins>
    </w:p>
    <w:p w14:paraId="1A8F7E0A" w14:textId="25274086" w:rsidR="009F79EC" w:rsidRDefault="009F79EC">
      <w:pPr>
        <w:pStyle w:val="TOC1"/>
        <w:rPr>
          <w:ins w:id="255" w:author="Nair, Suresh P. (Nokia - US/Murray Hill)" w:date="2019-10-21T07:57:00Z"/>
          <w:rFonts w:asciiTheme="minorHAnsi" w:eastAsiaTheme="minorEastAsia" w:hAnsiTheme="minorHAnsi" w:cstheme="minorBidi"/>
          <w:szCs w:val="22"/>
          <w:lang w:val="en-US"/>
        </w:rPr>
      </w:pPr>
      <w:ins w:id="256" w:author="Nair, Suresh P. (Nokia - US/Murray Hill)" w:date="2019-10-21T07:57:00Z">
        <w:r>
          <w:t>8</w:t>
        </w:r>
        <w:r>
          <w:rPr>
            <w:rFonts w:asciiTheme="minorHAnsi" w:eastAsiaTheme="minorEastAsia" w:hAnsiTheme="minorHAnsi" w:cstheme="minorBidi"/>
            <w:szCs w:val="22"/>
            <w:lang w:val="en-US"/>
          </w:rPr>
          <w:tab/>
        </w:r>
        <w:r>
          <w:t>Conclusions</w:t>
        </w:r>
        <w:r>
          <w:tab/>
        </w:r>
        <w:r>
          <w:fldChar w:fldCharType="begin"/>
        </w:r>
        <w:r>
          <w:instrText xml:space="preserve"> PAGEREF _Toc22537134 \h </w:instrText>
        </w:r>
      </w:ins>
      <w:r>
        <w:fldChar w:fldCharType="separate"/>
      </w:r>
      <w:ins w:id="257" w:author="Nair, Suresh P. (Nokia - US/Murray Hill)" w:date="2019-10-21T07:57:00Z">
        <w:r>
          <w:t>34</w:t>
        </w:r>
        <w:r>
          <w:fldChar w:fldCharType="end"/>
        </w:r>
      </w:ins>
    </w:p>
    <w:p w14:paraId="0DE30A32" w14:textId="7C3AFD7F" w:rsidR="009F79EC" w:rsidRDefault="009F79EC">
      <w:pPr>
        <w:pStyle w:val="TOC2"/>
        <w:rPr>
          <w:ins w:id="258" w:author="Nair, Suresh P. (Nokia - US/Murray Hill)" w:date="2019-10-21T07:57:00Z"/>
          <w:rFonts w:asciiTheme="minorHAnsi" w:eastAsiaTheme="minorEastAsia" w:hAnsiTheme="minorHAnsi" w:cstheme="minorBidi"/>
          <w:sz w:val="22"/>
          <w:szCs w:val="22"/>
          <w:lang w:val="en-US"/>
        </w:rPr>
      </w:pPr>
      <w:ins w:id="259" w:author="Nair, Suresh P. (Nokia - US/Murray Hill)" w:date="2019-10-21T07:57:00Z">
        <w:r w:rsidRPr="000C5A4D">
          <w:rPr>
            <w:rFonts w:eastAsia="SimSun"/>
          </w:rPr>
          <w:t xml:space="preserve">8.1 </w:t>
        </w:r>
        <w:r>
          <w:rPr>
            <w:rFonts w:asciiTheme="minorHAnsi" w:eastAsiaTheme="minorEastAsia" w:hAnsiTheme="minorHAnsi" w:cstheme="minorBidi"/>
            <w:sz w:val="22"/>
            <w:szCs w:val="22"/>
            <w:lang w:val="en-US"/>
          </w:rPr>
          <w:tab/>
        </w:r>
        <w:r w:rsidRPr="000C5A4D">
          <w:rPr>
            <w:rFonts w:eastAsia="SimSun"/>
          </w:rPr>
          <w:t>Key issue-solution mapping</w:t>
        </w:r>
        <w:r>
          <w:tab/>
        </w:r>
        <w:r>
          <w:fldChar w:fldCharType="begin"/>
        </w:r>
        <w:r>
          <w:instrText xml:space="preserve"> PAGEREF _Toc22537135 \h </w:instrText>
        </w:r>
      </w:ins>
      <w:r>
        <w:fldChar w:fldCharType="separate"/>
      </w:r>
      <w:ins w:id="260" w:author="Nair, Suresh P. (Nokia - US/Murray Hill)" w:date="2019-10-21T07:57:00Z">
        <w:r>
          <w:t>34</w:t>
        </w:r>
        <w:r>
          <w:fldChar w:fldCharType="end"/>
        </w:r>
      </w:ins>
    </w:p>
    <w:p w14:paraId="5A0ADB5B" w14:textId="71651D79" w:rsidR="009F79EC" w:rsidRDefault="009F79EC">
      <w:pPr>
        <w:pStyle w:val="TOC2"/>
        <w:rPr>
          <w:ins w:id="261" w:author="Nair, Suresh P. (Nokia - US/Murray Hill)" w:date="2019-10-21T07:57:00Z"/>
          <w:rFonts w:asciiTheme="minorHAnsi" w:eastAsiaTheme="minorEastAsia" w:hAnsiTheme="minorHAnsi" w:cstheme="minorBidi"/>
          <w:sz w:val="22"/>
          <w:szCs w:val="22"/>
          <w:lang w:val="en-US"/>
        </w:rPr>
      </w:pPr>
      <w:ins w:id="262" w:author="Nair, Suresh P. (Nokia - US/Murray Hill)" w:date="2019-10-21T07:57:00Z">
        <w:r w:rsidRPr="000C5A4D">
          <w:rPr>
            <w:rFonts w:eastAsia="SimSun"/>
          </w:rPr>
          <w:t xml:space="preserve">8.2 </w:t>
        </w:r>
        <w:r>
          <w:rPr>
            <w:rFonts w:asciiTheme="minorHAnsi" w:eastAsiaTheme="minorEastAsia" w:hAnsiTheme="minorHAnsi" w:cstheme="minorBidi"/>
            <w:sz w:val="22"/>
            <w:szCs w:val="22"/>
            <w:lang w:val="en-US"/>
          </w:rPr>
          <w:tab/>
        </w:r>
        <w:r w:rsidRPr="000C5A4D">
          <w:rPr>
            <w:rFonts w:eastAsia="SimSun"/>
          </w:rPr>
          <w:t>General conclusions</w:t>
        </w:r>
        <w:r>
          <w:tab/>
        </w:r>
        <w:r>
          <w:fldChar w:fldCharType="begin"/>
        </w:r>
        <w:r>
          <w:instrText xml:space="preserve"> PAGEREF _Toc22537136 \h </w:instrText>
        </w:r>
      </w:ins>
      <w:r>
        <w:fldChar w:fldCharType="separate"/>
      </w:r>
      <w:ins w:id="263" w:author="Nair, Suresh P. (Nokia - US/Murray Hill)" w:date="2019-10-21T07:57:00Z">
        <w:r>
          <w:t>34</w:t>
        </w:r>
        <w:r>
          <w:fldChar w:fldCharType="end"/>
        </w:r>
      </w:ins>
    </w:p>
    <w:p w14:paraId="6D8E1EED" w14:textId="07A9DA0C" w:rsidR="009F79EC" w:rsidRDefault="009F79EC">
      <w:pPr>
        <w:pStyle w:val="TOC3"/>
        <w:rPr>
          <w:ins w:id="264" w:author="Nair, Suresh P. (Nokia - US/Murray Hill)" w:date="2019-10-21T07:57:00Z"/>
          <w:rFonts w:asciiTheme="minorHAnsi" w:eastAsiaTheme="minorEastAsia" w:hAnsiTheme="minorHAnsi" w:cstheme="minorBidi"/>
          <w:sz w:val="22"/>
          <w:szCs w:val="22"/>
          <w:lang w:val="en-US"/>
        </w:rPr>
      </w:pPr>
      <w:ins w:id="265" w:author="Nair, Suresh P. (Nokia - US/Murray Hill)" w:date="2019-10-21T07:57:00Z">
        <w:r w:rsidRPr="000C5A4D">
          <w:rPr>
            <w:rFonts w:eastAsia="SimSun"/>
          </w:rPr>
          <w:t>8.2.1</w:t>
        </w:r>
        <w:r>
          <w:rPr>
            <w:rFonts w:asciiTheme="minorHAnsi" w:eastAsiaTheme="minorEastAsia" w:hAnsiTheme="minorHAnsi" w:cstheme="minorBidi"/>
            <w:sz w:val="22"/>
            <w:szCs w:val="22"/>
            <w:lang w:val="en-US"/>
          </w:rPr>
          <w:tab/>
        </w:r>
        <w:r w:rsidRPr="000C5A4D">
          <w:rPr>
            <w:rFonts w:eastAsia="SimSun"/>
          </w:rPr>
          <w:t xml:space="preserve"> Conclusions for key issues</w:t>
        </w:r>
        <w:r>
          <w:tab/>
        </w:r>
        <w:r>
          <w:fldChar w:fldCharType="begin"/>
        </w:r>
        <w:r>
          <w:instrText xml:space="preserve"> PAGEREF _Toc22537137 \h </w:instrText>
        </w:r>
      </w:ins>
      <w:r>
        <w:fldChar w:fldCharType="separate"/>
      </w:r>
      <w:ins w:id="266" w:author="Nair, Suresh P. (Nokia - US/Murray Hill)" w:date="2019-10-21T07:57:00Z">
        <w:r>
          <w:t>35</w:t>
        </w:r>
        <w:r>
          <w:fldChar w:fldCharType="end"/>
        </w:r>
      </w:ins>
    </w:p>
    <w:p w14:paraId="00456762" w14:textId="4AA0090B" w:rsidR="009F79EC" w:rsidRDefault="009F79EC">
      <w:pPr>
        <w:pStyle w:val="TOC1"/>
        <w:rPr>
          <w:ins w:id="267" w:author="Nair, Suresh P. (Nokia - US/Murray Hill)" w:date="2019-10-21T07:57:00Z"/>
          <w:rFonts w:asciiTheme="minorHAnsi" w:eastAsiaTheme="minorEastAsia" w:hAnsiTheme="minorHAnsi" w:cstheme="minorBidi"/>
          <w:szCs w:val="22"/>
          <w:lang w:val="en-US"/>
        </w:rPr>
      </w:pPr>
      <w:ins w:id="268" w:author="Nair, Suresh P. (Nokia - US/Murray Hill)" w:date="2019-10-21T07:57:00Z">
        <w:r>
          <w:t>9</w:t>
        </w:r>
        <w:r>
          <w:rPr>
            <w:rFonts w:asciiTheme="minorHAnsi" w:eastAsiaTheme="minorEastAsia" w:hAnsiTheme="minorHAnsi" w:cstheme="minorBidi"/>
            <w:szCs w:val="22"/>
            <w:lang w:val="en-US"/>
          </w:rPr>
          <w:tab/>
        </w:r>
        <w:r>
          <w:t>Recommendations</w:t>
        </w:r>
        <w:r>
          <w:tab/>
        </w:r>
        <w:r>
          <w:fldChar w:fldCharType="begin"/>
        </w:r>
        <w:r>
          <w:instrText xml:space="preserve"> PAGEREF _Toc22537138 \h </w:instrText>
        </w:r>
      </w:ins>
      <w:r>
        <w:fldChar w:fldCharType="separate"/>
      </w:r>
      <w:ins w:id="269" w:author="Nair, Suresh P. (Nokia - US/Murray Hill)" w:date="2019-10-21T07:57:00Z">
        <w:r>
          <w:t>35</w:t>
        </w:r>
        <w:r>
          <w:fldChar w:fldCharType="end"/>
        </w:r>
      </w:ins>
    </w:p>
    <w:p w14:paraId="019BC2B1" w14:textId="3FF3A3B7" w:rsidR="009F79EC" w:rsidRDefault="009F79EC">
      <w:pPr>
        <w:pStyle w:val="TOC9"/>
        <w:rPr>
          <w:ins w:id="270" w:author="Nair, Suresh P. (Nokia - US/Murray Hill)" w:date="2019-10-21T07:57:00Z"/>
          <w:rFonts w:asciiTheme="minorHAnsi" w:eastAsiaTheme="minorEastAsia" w:hAnsiTheme="minorHAnsi" w:cstheme="minorBidi"/>
          <w:b w:val="0"/>
          <w:szCs w:val="22"/>
          <w:lang w:val="en-US"/>
        </w:rPr>
      </w:pPr>
      <w:ins w:id="271" w:author="Nair, Suresh P. (Nokia - US/Murray Hill)" w:date="2019-10-21T07:57:00Z">
        <w:r>
          <w:t>Annex &lt;X&gt;: Change history</w:t>
        </w:r>
        <w:r>
          <w:tab/>
        </w:r>
        <w:r>
          <w:fldChar w:fldCharType="begin"/>
        </w:r>
        <w:r>
          <w:instrText xml:space="preserve"> PAGEREF _Toc22537139 \h </w:instrText>
        </w:r>
      </w:ins>
      <w:r>
        <w:fldChar w:fldCharType="separate"/>
      </w:r>
      <w:ins w:id="272" w:author="Nair, Suresh P. (Nokia - US/Murray Hill)" w:date="2019-10-21T07:57:00Z">
        <w:r>
          <w:t>36</w:t>
        </w:r>
        <w:r>
          <w:fldChar w:fldCharType="end"/>
        </w:r>
      </w:ins>
    </w:p>
    <w:p w14:paraId="7E5DED12" w14:textId="6C06F2B7" w:rsidR="00605853" w:rsidDel="009F79EC" w:rsidRDefault="00605853">
      <w:pPr>
        <w:pStyle w:val="TOC1"/>
        <w:rPr>
          <w:del w:id="273" w:author="Nair, Suresh P. (Nokia - US/Murray Hill)" w:date="2019-10-21T07:57:00Z"/>
          <w:rFonts w:asciiTheme="minorHAnsi" w:eastAsiaTheme="minorEastAsia" w:hAnsiTheme="minorHAnsi" w:cstheme="minorBidi"/>
          <w:szCs w:val="22"/>
          <w:lang w:val="en-US"/>
        </w:rPr>
      </w:pPr>
      <w:del w:id="274" w:author="Nair, Suresh P. (Nokia - US/Murray Hill)" w:date="2019-10-21T07:57:00Z">
        <w:r w:rsidDel="009F79EC">
          <w:delText>Foreword</w:delText>
        </w:r>
        <w:r w:rsidDel="009F79EC">
          <w:tab/>
          <w:delText>5</w:delText>
        </w:r>
      </w:del>
    </w:p>
    <w:p w14:paraId="745CC3F2" w14:textId="626D1DA0" w:rsidR="00605853" w:rsidDel="009F79EC" w:rsidRDefault="00605853">
      <w:pPr>
        <w:pStyle w:val="TOC1"/>
        <w:rPr>
          <w:del w:id="275" w:author="Nair, Suresh P. (Nokia - US/Murray Hill)" w:date="2019-10-21T07:57:00Z"/>
          <w:rFonts w:asciiTheme="minorHAnsi" w:eastAsiaTheme="minorEastAsia" w:hAnsiTheme="minorHAnsi" w:cstheme="minorBidi"/>
          <w:szCs w:val="22"/>
          <w:lang w:val="en-US"/>
        </w:rPr>
      </w:pPr>
      <w:del w:id="276" w:author="Nair, Suresh P. (Nokia - US/Murray Hill)" w:date="2019-10-21T07:57:00Z">
        <w:r w:rsidDel="009F79EC">
          <w:delText>Introduction</w:delText>
        </w:r>
        <w:r w:rsidDel="009F79EC">
          <w:tab/>
          <w:delText>5</w:delText>
        </w:r>
      </w:del>
    </w:p>
    <w:p w14:paraId="25D61739" w14:textId="35B68D12" w:rsidR="00605853" w:rsidDel="009F79EC" w:rsidRDefault="00605853">
      <w:pPr>
        <w:pStyle w:val="TOC1"/>
        <w:rPr>
          <w:del w:id="277" w:author="Nair, Suresh P. (Nokia - US/Murray Hill)" w:date="2019-10-21T07:57:00Z"/>
          <w:rFonts w:asciiTheme="minorHAnsi" w:eastAsiaTheme="minorEastAsia" w:hAnsiTheme="minorHAnsi" w:cstheme="minorBidi"/>
          <w:szCs w:val="22"/>
          <w:lang w:val="en-US"/>
        </w:rPr>
      </w:pPr>
      <w:del w:id="278" w:author="Nair, Suresh P. (Nokia - US/Murray Hill)" w:date="2019-10-21T07:57:00Z">
        <w:r w:rsidDel="009F79EC">
          <w:delText>1</w:delText>
        </w:r>
        <w:r w:rsidDel="009F79EC">
          <w:rPr>
            <w:rFonts w:asciiTheme="minorHAnsi" w:eastAsiaTheme="minorEastAsia" w:hAnsiTheme="minorHAnsi" w:cstheme="minorBidi"/>
            <w:szCs w:val="22"/>
            <w:lang w:val="en-US"/>
          </w:rPr>
          <w:tab/>
        </w:r>
        <w:r w:rsidDel="009F79EC">
          <w:delText>Scope</w:delText>
        </w:r>
        <w:r w:rsidDel="009F79EC">
          <w:tab/>
          <w:delText>6</w:delText>
        </w:r>
      </w:del>
    </w:p>
    <w:p w14:paraId="2145A65F" w14:textId="441421F2" w:rsidR="00605853" w:rsidDel="009F79EC" w:rsidRDefault="00605853">
      <w:pPr>
        <w:pStyle w:val="TOC1"/>
        <w:rPr>
          <w:del w:id="279" w:author="Nair, Suresh P. (Nokia - US/Murray Hill)" w:date="2019-10-21T07:57:00Z"/>
          <w:rFonts w:asciiTheme="minorHAnsi" w:eastAsiaTheme="minorEastAsia" w:hAnsiTheme="minorHAnsi" w:cstheme="minorBidi"/>
          <w:szCs w:val="22"/>
          <w:lang w:val="en-US"/>
        </w:rPr>
      </w:pPr>
      <w:del w:id="280" w:author="Nair, Suresh P. (Nokia - US/Murray Hill)" w:date="2019-10-21T07:57:00Z">
        <w:r w:rsidDel="009F79EC">
          <w:delText>2</w:delText>
        </w:r>
        <w:r w:rsidDel="009F79EC">
          <w:rPr>
            <w:rFonts w:asciiTheme="minorHAnsi" w:eastAsiaTheme="minorEastAsia" w:hAnsiTheme="minorHAnsi" w:cstheme="minorBidi"/>
            <w:szCs w:val="22"/>
            <w:lang w:val="en-US"/>
          </w:rPr>
          <w:tab/>
        </w:r>
        <w:r w:rsidDel="009F79EC">
          <w:delText>References</w:delText>
        </w:r>
        <w:r w:rsidDel="009F79EC">
          <w:tab/>
          <w:delText>6</w:delText>
        </w:r>
      </w:del>
    </w:p>
    <w:p w14:paraId="080C5AFD" w14:textId="7C955DDC" w:rsidR="00605853" w:rsidDel="009F79EC" w:rsidRDefault="00605853">
      <w:pPr>
        <w:pStyle w:val="TOC1"/>
        <w:rPr>
          <w:del w:id="281" w:author="Nair, Suresh P. (Nokia - US/Murray Hill)" w:date="2019-10-21T07:57:00Z"/>
          <w:rFonts w:asciiTheme="minorHAnsi" w:eastAsiaTheme="minorEastAsia" w:hAnsiTheme="minorHAnsi" w:cstheme="minorBidi"/>
          <w:szCs w:val="22"/>
          <w:lang w:val="en-US"/>
        </w:rPr>
      </w:pPr>
      <w:del w:id="282" w:author="Nair, Suresh P. (Nokia - US/Murray Hill)" w:date="2019-10-21T07:57:00Z">
        <w:r w:rsidDel="009F79EC">
          <w:delText>3</w:delText>
        </w:r>
        <w:r w:rsidDel="009F79EC">
          <w:rPr>
            <w:rFonts w:asciiTheme="minorHAnsi" w:eastAsiaTheme="minorEastAsia" w:hAnsiTheme="minorHAnsi" w:cstheme="minorBidi"/>
            <w:szCs w:val="22"/>
            <w:lang w:val="en-US"/>
          </w:rPr>
          <w:tab/>
        </w:r>
        <w:r w:rsidDel="009F79EC">
          <w:delText>Definitions, symbols and abbreviations</w:delText>
        </w:r>
        <w:r w:rsidDel="009F79EC">
          <w:tab/>
          <w:delText>7</w:delText>
        </w:r>
      </w:del>
    </w:p>
    <w:p w14:paraId="5D0B5288" w14:textId="13C592D8" w:rsidR="00605853" w:rsidDel="009F79EC" w:rsidRDefault="00605853">
      <w:pPr>
        <w:pStyle w:val="TOC2"/>
        <w:rPr>
          <w:del w:id="283" w:author="Nair, Suresh P. (Nokia - US/Murray Hill)" w:date="2019-10-21T07:57:00Z"/>
          <w:rFonts w:asciiTheme="minorHAnsi" w:eastAsiaTheme="minorEastAsia" w:hAnsiTheme="minorHAnsi" w:cstheme="minorBidi"/>
          <w:sz w:val="22"/>
          <w:szCs w:val="22"/>
          <w:lang w:val="en-US"/>
        </w:rPr>
      </w:pPr>
      <w:del w:id="284" w:author="Nair, Suresh P. (Nokia - US/Murray Hill)" w:date="2019-10-21T07:57:00Z">
        <w:r w:rsidDel="009F79EC">
          <w:delText>3.1</w:delText>
        </w:r>
        <w:r w:rsidDel="009F79EC">
          <w:rPr>
            <w:rFonts w:asciiTheme="minorHAnsi" w:eastAsiaTheme="minorEastAsia" w:hAnsiTheme="minorHAnsi" w:cstheme="minorBidi"/>
            <w:sz w:val="22"/>
            <w:szCs w:val="22"/>
            <w:lang w:val="en-US"/>
          </w:rPr>
          <w:tab/>
        </w:r>
        <w:r w:rsidDel="009F79EC">
          <w:delText>Definitions</w:delText>
        </w:r>
        <w:r w:rsidDel="009F79EC">
          <w:tab/>
          <w:delText>7</w:delText>
        </w:r>
      </w:del>
    </w:p>
    <w:p w14:paraId="166A1535" w14:textId="4D00E85A" w:rsidR="00605853" w:rsidDel="009F79EC" w:rsidRDefault="00605853">
      <w:pPr>
        <w:pStyle w:val="TOC2"/>
        <w:rPr>
          <w:del w:id="285" w:author="Nair, Suresh P. (Nokia - US/Murray Hill)" w:date="2019-10-21T07:57:00Z"/>
          <w:rFonts w:asciiTheme="minorHAnsi" w:eastAsiaTheme="minorEastAsia" w:hAnsiTheme="minorHAnsi" w:cstheme="minorBidi"/>
          <w:sz w:val="22"/>
          <w:szCs w:val="22"/>
          <w:lang w:val="en-US"/>
        </w:rPr>
      </w:pPr>
      <w:del w:id="286" w:author="Nair, Suresh P. (Nokia - US/Murray Hill)" w:date="2019-10-21T07:57:00Z">
        <w:r w:rsidDel="009F79EC">
          <w:delText>3.2</w:delText>
        </w:r>
        <w:r w:rsidDel="009F79EC">
          <w:rPr>
            <w:rFonts w:asciiTheme="minorHAnsi" w:eastAsiaTheme="minorEastAsia" w:hAnsiTheme="minorHAnsi" w:cstheme="minorBidi"/>
            <w:sz w:val="22"/>
            <w:szCs w:val="22"/>
            <w:lang w:val="en-US"/>
          </w:rPr>
          <w:tab/>
        </w:r>
        <w:r w:rsidDel="009F79EC">
          <w:delText>Symbols</w:delText>
        </w:r>
        <w:r w:rsidDel="009F79EC">
          <w:tab/>
          <w:delText>7</w:delText>
        </w:r>
      </w:del>
    </w:p>
    <w:p w14:paraId="7EBC5802" w14:textId="52A177F9" w:rsidR="00605853" w:rsidDel="009F79EC" w:rsidRDefault="00605853">
      <w:pPr>
        <w:pStyle w:val="TOC2"/>
        <w:rPr>
          <w:del w:id="287" w:author="Nair, Suresh P. (Nokia - US/Murray Hill)" w:date="2019-10-21T07:57:00Z"/>
          <w:rFonts w:asciiTheme="minorHAnsi" w:eastAsiaTheme="minorEastAsia" w:hAnsiTheme="minorHAnsi" w:cstheme="minorBidi"/>
          <w:sz w:val="22"/>
          <w:szCs w:val="22"/>
          <w:lang w:val="en-US"/>
        </w:rPr>
      </w:pPr>
      <w:del w:id="288" w:author="Nair, Suresh P. (Nokia - US/Murray Hill)" w:date="2019-10-21T07:57:00Z">
        <w:r w:rsidDel="009F79EC">
          <w:delText>3.3</w:delText>
        </w:r>
        <w:r w:rsidDel="009F79EC">
          <w:rPr>
            <w:rFonts w:asciiTheme="minorHAnsi" w:eastAsiaTheme="minorEastAsia" w:hAnsiTheme="minorHAnsi" w:cstheme="minorBidi"/>
            <w:sz w:val="22"/>
            <w:szCs w:val="22"/>
            <w:lang w:val="en-US"/>
          </w:rPr>
          <w:tab/>
        </w:r>
        <w:r w:rsidDel="009F79EC">
          <w:delText>Abbreviations</w:delText>
        </w:r>
        <w:r w:rsidDel="009F79EC">
          <w:tab/>
          <w:delText>7</w:delText>
        </w:r>
      </w:del>
    </w:p>
    <w:p w14:paraId="1A89490D" w14:textId="4266DF17" w:rsidR="00605853" w:rsidDel="009F79EC" w:rsidRDefault="00605853">
      <w:pPr>
        <w:pStyle w:val="TOC1"/>
        <w:rPr>
          <w:del w:id="289" w:author="Nair, Suresh P. (Nokia - US/Murray Hill)" w:date="2019-10-21T07:57:00Z"/>
          <w:rFonts w:asciiTheme="minorHAnsi" w:eastAsiaTheme="minorEastAsia" w:hAnsiTheme="minorHAnsi" w:cstheme="minorBidi"/>
          <w:szCs w:val="22"/>
          <w:lang w:val="en-US"/>
        </w:rPr>
      </w:pPr>
      <w:del w:id="290" w:author="Nair, Suresh P. (Nokia - US/Murray Hill)" w:date="2019-10-21T07:57:00Z">
        <w:r w:rsidDel="009F79EC">
          <w:delText>4</w:delText>
        </w:r>
        <w:r w:rsidDel="009F79EC">
          <w:rPr>
            <w:rFonts w:asciiTheme="minorHAnsi" w:eastAsiaTheme="minorEastAsia" w:hAnsiTheme="minorHAnsi" w:cstheme="minorBidi"/>
            <w:szCs w:val="22"/>
            <w:lang w:val="en-US"/>
          </w:rPr>
          <w:tab/>
        </w:r>
        <w:r w:rsidDel="009F79EC">
          <w:delText>Background</w:delText>
        </w:r>
        <w:r w:rsidDel="009F79EC">
          <w:tab/>
          <w:delText>7</w:delText>
        </w:r>
      </w:del>
    </w:p>
    <w:p w14:paraId="1FC4492C" w14:textId="00FB15B8" w:rsidR="00605853" w:rsidDel="009F79EC" w:rsidRDefault="00605853">
      <w:pPr>
        <w:pStyle w:val="TOC1"/>
        <w:rPr>
          <w:del w:id="291" w:author="Nair, Suresh P. (Nokia - US/Murray Hill)" w:date="2019-10-21T07:57:00Z"/>
          <w:rFonts w:asciiTheme="minorHAnsi" w:eastAsiaTheme="minorEastAsia" w:hAnsiTheme="minorHAnsi" w:cstheme="minorBidi"/>
          <w:szCs w:val="22"/>
          <w:lang w:val="en-US"/>
        </w:rPr>
      </w:pPr>
      <w:del w:id="292" w:author="Nair, Suresh P. (Nokia - US/Murray Hill)" w:date="2019-10-21T07:57:00Z">
        <w:r w:rsidDel="009F79EC">
          <w:delText>5</w:delText>
        </w:r>
        <w:r w:rsidDel="009F79EC">
          <w:rPr>
            <w:rFonts w:asciiTheme="minorHAnsi" w:eastAsiaTheme="minorEastAsia" w:hAnsiTheme="minorHAnsi" w:cstheme="minorBidi"/>
            <w:szCs w:val="22"/>
            <w:lang w:val="en-US"/>
          </w:rPr>
          <w:tab/>
        </w:r>
        <w:r w:rsidDel="009F79EC">
          <w:delText>Requirements, assumptions and constraints</w:delText>
        </w:r>
        <w:r w:rsidDel="009F79EC">
          <w:tab/>
          <w:delText>7</w:delText>
        </w:r>
      </w:del>
    </w:p>
    <w:p w14:paraId="4837E178" w14:textId="51D3C1E2" w:rsidR="00605853" w:rsidDel="009F79EC" w:rsidRDefault="00605853">
      <w:pPr>
        <w:pStyle w:val="TOC1"/>
        <w:rPr>
          <w:del w:id="293" w:author="Nair, Suresh P. (Nokia - US/Murray Hill)" w:date="2019-10-21T07:57:00Z"/>
          <w:rFonts w:asciiTheme="minorHAnsi" w:eastAsiaTheme="minorEastAsia" w:hAnsiTheme="minorHAnsi" w:cstheme="minorBidi"/>
          <w:szCs w:val="22"/>
          <w:lang w:val="en-US"/>
        </w:rPr>
      </w:pPr>
      <w:del w:id="294" w:author="Nair, Suresh P. (Nokia - US/Murray Hill)" w:date="2019-10-21T07:57:00Z">
        <w:r w:rsidDel="009F79EC">
          <w:delText>6</w:delText>
        </w:r>
        <w:r w:rsidDel="009F79EC">
          <w:rPr>
            <w:rFonts w:asciiTheme="minorHAnsi" w:eastAsiaTheme="minorEastAsia" w:hAnsiTheme="minorHAnsi" w:cstheme="minorBidi"/>
            <w:szCs w:val="22"/>
            <w:lang w:val="en-US"/>
          </w:rPr>
          <w:tab/>
        </w:r>
        <w:r w:rsidDel="009F79EC">
          <w:delText>Key Issues</w:delText>
        </w:r>
        <w:r w:rsidDel="009F79EC">
          <w:tab/>
          <w:delText>7</w:delText>
        </w:r>
      </w:del>
    </w:p>
    <w:p w14:paraId="22D1932F" w14:textId="024E065E" w:rsidR="00605853" w:rsidDel="009F79EC" w:rsidRDefault="00605853">
      <w:pPr>
        <w:pStyle w:val="TOC2"/>
        <w:rPr>
          <w:del w:id="295" w:author="Nair, Suresh P. (Nokia - US/Murray Hill)" w:date="2019-10-21T07:57:00Z"/>
          <w:rFonts w:asciiTheme="minorHAnsi" w:eastAsiaTheme="minorEastAsia" w:hAnsiTheme="minorHAnsi" w:cstheme="minorBidi"/>
          <w:sz w:val="22"/>
          <w:szCs w:val="22"/>
          <w:lang w:val="en-US"/>
        </w:rPr>
      </w:pPr>
      <w:del w:id="296" w:author="Nair, Suresh P. (Nokia - US/Murray Hill)" w:date="2019-10-21T07:57:00Z">
        <w:r w:rsidDel="009F79EC">
          <w:delText>6.1</w:delText>
        </w:r>
        <w:r w:rsidDel="009F79EC">
          <w:rPr>
            <w:rFonts w:asciiTheme="minorHAnsi" w:eastAsiaTheme="minorEastAsia" w:hAnsiTheme="minorHAnsi" w:cstheme="minorBidi"/>
            <w:sz w:val="22"/>
            <w:szCs w:val="22"/>
            <w:lang w:val="en-US"/>
          </w:rPr>
          <w:tab/>
        </w:r>
        <w:r w:rsidDel="009F79EC">
          <w:delText>Introduction</w:delText>
        </w:r>
        <w:r w:rsidDel="009F79EC">
          <w:tab/>
          <w:delText>7</w:delText>
        </w:r>
      </w:del>
    </w:p>
    <w:p w14:paraId="5D083CB4" w14:textId="66294E38" w:rsidR="00605853" w:rsidDel="009F79EC" w:rsidRDefault="00605853">
      <w:pPr>
        <w:pStyle w:val="TOC2"/>
        <w:rPr>
          <w:del w:id="297" w:author="Nair, Suresh P. (Nokia - US/Murray Hill)" w:date="2019-10-21T07:57:00Z"/>
          <w:rFonts w:asciiTheme="minorHAnsi" w:eastAsiaTheme="minorEastAsia" w:hAnsiTheme="minorHAnsi" w:cstheme="minorBidi"/>
          <w:sz w:val="22"/>
          <w:szCs w:val="22"/>
          <w:lang w:val="en-US"/>
        </w:rPr>
      </w:pPr>
      <w:del w:id="298" w:author="Nair, Suresh P. (Nokia - US/Murray Hill)" w:date="2019-10-21T07:57:00Z">
        <w:r w:rsidDel="009F79EC">
          <w:delText>6.2</w:delText>
        </w:r>
        <w:r w:rsidDel="009F79EC">
          <w:rPr>
            <w:rFonts w:asciiTheme="minorHAnsi" w:eastAsiaTheme="minorEastAsia" w:hAnsiTheme="minorHAnsi" w:cstheme="minorBidi"/>
            <w:sz w:val="22"/>
            <w:szCs w:val="22"/>
            <w:lang w:val="en-US"/>
          </w:rPr>
          <w:tab/>
        </w:r>
        <w:r w:rsidDel="009F79EC">
          <w:delText xml:space="preserve"> Key Issue #1 Authentication for access to specific Network Slices</w:delText>
        </w:r>
        <w:r w:rsidDel="009F79EC">
          <w:tab/>
          <w:delText>7</w:delText>
        </w:r>
      </w:del>
    </w:p>
    <w:p w14:paraId="200D9BEF" w14:textId="18D7E367" w:rsidR="00605853" w:rsidDel="009F79EC" w:rsidRDefault="00605853">
      <w:pPr>
        <w:pStyle w:val="TOC3"/>
        <w:rPr>
          <w:del w:id="299" w:author="Nair, Suresh P. (Nokia - US/Murray Hill)" w:date="2019-10-21T07:57:00Z"/>
          <w:rFonts w:asciiTheme="minorHAnsi" w:eastAsiaTheme="minorEastAsia" w:hAnsiTheme="minorHAnsi" w:cstheme="minorBidi"/>
          <w:sz w:val="22"/>
          <w:szCs w:val="22"/>
          <w:lang w:val="en-US"/>
        </w:rPr>
      </w:pPr>
      <w:del w:id="300" w:author="Nair, Suresh P. (Nokia - US/Murray Hill)" w:date="2019-10-21T07:57:00Z">
        <w:r w:rsidDel="009F79EC">
          <w:delText>6.2.1</w:delText>
        </w:r>
        <w:r w:rsidDel="009F79EC">
          <w:rPr>
            <w:rFonts w:asciiTheme="minorHAnsi" w:eastAsiaTheme="minorEastAsia" w:hAnsiTheme="minorHAnsi" w:cstheme="minorBidi"/>
            <w:sz w:val="22"/>
            <w:szCs w:val="22"/>
            <w:lang w:val="en-US"/>
          </w:rPr>
          <w:tab/>
        </w:r>
        <w:r w:rsidDel="009F79EC">
          <w:delText>Key issue detail</w:delText>
        </w:r>
        <w:r w:rsidDel="009F79EC">
          <w:tab/>
          <w:delText>7</w:delText>
        </w:r>
      </w:del>
    </w:p>
    <w:p w14:paraId="4523F1CC" w14:textId="257202A5" w:rsidR="00605853" w:rsidDel="009F79EC" w:rsidRDefault="00605853">
      <w:pPr>
        <w:pStyle w:val="TOC3"/>
        <w:rPr>
          <w:del w:id="301" w:author="Nair, Suresh P. (Nokia - US/Murray Hill)" w:date="2019-10-21T07:57:00Z"/>
          <w:rFonts w:asciiTheme="minorHAnsi" w:eastAsiaTheme="minorEastAsia" w:hAnsiTheme="minorHAnsi" w:cstheme="minorBidi"/>
          <w:sz w:val="22"/>
          <w:szCs w:val="22"/>
          <w:lang w:val="en-US"/>
        </w:rPr>
      </w:pPr>
      <w:del w:id="302" w:author="Nair, Suresh P. (Nokia - US/Murray Hill)" w:date="2019-10-21T07:57:00Z">
        <w:r w:rsidDel="009F79EC">
          <w:delText>6.2.2</w:delText>
        </w:r>
        <w:r w:rsidDel="009F79EC">
          <w:rPr>
            <w:rFonts w:asciiTheme="minorHAnsi" w:eastAsiaTheme="minorEastAsia" w:hAnsiTheme="minorHAnsi" w:cstheme="minorBidi"/>
            <w:sz w:val="22"/>
            <w:szCs w:val="22"/>
            <w:lang w:val="en-US"/>
          </w:rPr>
          <w:tab/>
        </w:r>
        <w:r w:rsidDel="009F79EC">
          <w:delText>Security threats</w:delText>
        </w:r>
        <w:r w:rsidDel="009F79EC">
          <w:tab/>
          <w:delText>8</w:delText>
        </w:r>
      </w:del>
    </w:p>
    <w:p w14:paraId="0EFFEE03" w14:textId="06D5E22A" w:rsidR="00605853" w:rsidDel="009F79EC" w:rsidRDefault="00605853">
      <w:pPr>
        <w:pStyle w:val="TOC3"/>
        <w:rPr>
          <w:del w:id="303" w:author="Nair, Suresh P. (Nokia - US/Murray Hill)" w:date="2019-10-21T07:57:00Z"/>
          <w:rFonts w:asciiTheme="minorHAnsi" w:eastAsiaTheme="minorEastAsia" w:hAnsiTheme="minorHAnsi" w:cstheme="minorBidi"/>
          <w:sz w:val="22"/>
          <w:szCs w:val="22"/>
          <w:lang w:val="en-US"/>
        </w:rPr>
      </w:pPr>
      <w:del w:id="304" w:author="Nair, Suresh P. (Nokia - US/Murray Hill)" w:date="2019-10-21T07:57:00Z">
        <w:r w:rsidDel="009F79EC">
          <w:delText>6.2.3</w:delText>
        </w:r>
        <w:r w:rsidDel="009F79EC">
          <w:rPr>
            <w:rFonts w:asciiTheme="minorHAnsi" w:eastAsiaTheme="minorEastAsia" w:hAnsiTheme="minorHAnsi" w:cstheme="minorBidi"/>
            <w:sz w:val="22"/>
            <w:szCs w:val="22"/>
            <w:lang w:val="en-US"/>
          </w:rPr>
          <w:tab/>
        </w:r>
        <w:r w:rsidDel="009F79EC">
          <w:delText>Potential security requirements</w:delText>
        </w:r>
        <w:r w:rsidDel="009F79EC">
          <w:tab/>
          <w:delText>8</w:delText>
        </w:r>
      </w:del>
    </w:p>
    <w:p w14:paraId="0B5AA6D6" w14:textId="3AD51AD4" w:rsidR="00605853" w:rsidDel="009F79EC" w:rsidRDefault="00605853">
      <w:pPr>
        <w:pStyle w:val="TOC2"/>
        <w:rPr>
          <w:del w:id="305" w:author="Nair, Suresh P. (Nokia - US/Murray Hill)" w:date="2019-10-21T07:57:00Z"/>
          <w:rFonts w:asciiTheme="minorHAnsi" w:eastAsiaTheme="minorEastAsia" w:hAnsiTheme="minorHAnsi" w:cstheme="minorBidi"/>
          <w:sz w:val="22"/>
          <w:szCs w:val="22"/>
          <w:lang w:val="en-US"/>
        </w:rPr>
      </w:pPr>
      <w:del w:id="306" w:author="Nair, Suresh P. (Nokia - US/Murray Hill)" w:date="2019-10-21T07:57:00Z">
        <w:r w:rsidRPr="006B7C63" w:rsidDel="009F79EC">
          <w:rPr>
            <w:rFonts w:eastAsia="SimSun"/>
          </w:rPr>
          <w:delText xml:space="preserve">6.3 </w:delText>
        </w:r>
        <w:r w:rsidDel="009F79EC">
          <w:rPr>
            <w:rFonts w:asciiTheme="minorHAnsi" w:eastAsiaTheme="minorEastAsia" w:hAnsiTheme="minorHAnsi" w:cstheme="minorBidi"/>
            <w:sz w:val="22"/>
            <w:szCs w:val="22"/>
            <w:lang w:val="en-US"/>
          </w:rPr>
          <w:tab/>
        </w:r>
        <w:r w:rsidRPr="006B7C63" w:rsidDel="009F79EC">
          <w:rPr>
            <w:rFonts w:eastAsia="SimSun"/>
          </w:rPr>
          <w:delText>Key Issue #2: AMF Key separation</w:delText>
        </w:r>
        <w:r w:rsidDel="009F79EC">
          <w:tab/>
          <w:delText>8</w:delText>
        </w:r>
      </w:del>
    </w:p>
    <w:p w14:paraId="2FBF06A2" w14:textId="2E839FE2" w:rsidR="00605853" w:rsidDel="009F79EC" w:rsidRDefault="00605853">
      <w:pPr>
        <w:pStyle w:val="TOC3"/>
        <w:rPr>
          <w:del w:id="307" w:author="Nair, Suresh P. (Nokia - US/Murray Hill)" w:date="2019-10-21T07:57:00Z"/>
          <w:rFonts w:asciiTheme="minorHAnsi" w:eastAsiaTheme="minorEastAsia" w:hAnsiTheme="minorHAnsi" w:cstheme="minorBidi"/>
          <w:sz w:val="22"/>
          <w:szCs w:val="22"/>
          <w:lang w:val="en-US"/>
        </w:rPr>
      </w:pPr>
      <w:del w:id="308" w:author="Nair, Suresh P. (Nokia - US/Murray Hill)" w:date="2019-10-21T07:57:00Z">
        <w:r w:rsidRPr="006B7C63" w:rsidDel="009F79EC">
          <w:rPr>
            <w:rFonts w:eastAsia="SimSun"/>
          </w:rPr>
          <w:delText>6.3.1</w:delText>
        </w:r>
        <w:r w:rsidDel="009F79EC">
          <w:rPr>
            <w:rFonts w:asciiTheme="minorHAnsi" w:eastAsiaTheme="minorEastAsia" w:hAnsiTheme="minorHAnsi" w:cstheme="minorBidi"/>
            <w:sz w:val="22"/>
            <w:szCs w:val="22"/>
            <w:lang w:val="en-US"/>
          </w:rPr>
          <w:tab/>
        </w:r>
        <w:r w:rsidRPr="006B7C63" w:rsidDel="009F79EC">
          <w:rPr>
            <w:rFonts w:eastAsia="SimSun"/>
          </w:rPr>
          <w:delText>Key issue details</w:delText>
        </w:r>
        <w:r w:rsidDel="009F79EC">
          <w:tab/>
          <w:delText>8</w:delText>
        </w:r>
      </w:del>
    </w:p>
    <w:p w14:paraId="4E6E32BE" w14:textId="783392B0" w:rsidR="00605853" w:rsidDel="009F79EC" w:rsidRDefault="00605853">
      <w:pPr>
        <w:pStyle w:val="TOC3"/>
        <w:rPr>
          <w:del w:id="309" w:author="Nair, Suresh P. (Nokia - US/Murray Hill)" w:date="2019-10-21T07:57:00Z"/>
          <w:rFonts w:asciiTheme="minorHAnsi" w:eastAsiaTheme="minorEastAsia" w:hAnsiTheme="minorHAnsi" w:cstheme="minorBidi"/>
          <w:sz w:val="22"/>
          <w:szCs w:val="22"/>
          <w:lang w:val="en-US"/>
        </w:rPr>
      </w:pPr>
      <w:del w:id="310" w:author="Nair, Suresh P. (Nokia - US/Murray Hill)" w:date="2019-10-21T07:57:00Z">
        <w:r w:rsidRPr="006B7C63" w:rsidDel="009F79EC">
          <w:rPr>
            <w:rFonts w:eastAsia="SimSun"/>
          </w:rPr>
          <w:delText>6.3.2</w:delText>
        </w:r>
        <w:r w:rsidDel="009F79EC">
          <w:rPr>
            <w:rFonts w:asciiTheme="minorHAnsi" w:eastAsiaTheme="minorEastAsia" w:hAnsiTheme="minorHAnsi" w:cstheme="minorBidi"/>
            <w:sz w:val="22"/>
            <w:szCs w:val="22"/>
            <w:lang w:val="en-US"/>
          </w:rPr>
          <w:tab/>
        </w:r>
        <w:r w:rsidRPr="006B7C63" w:rsidDel="009F79EC">
          <w:rPr>
            <w:rFonts w:eastAsia="SimSun"/>
          </w:rPr>
          <w:delText>Security threats</w:delText>
        </w:r>
        <w:r w:rsidDel="009F79EC">
          <w:tab/>
          <w:delText>9</w:delText>
        </w:r>
      </w:del>
    </w:p>
    <w:p w14:paraId="749D7E35" w14:textId="655630E4" w:rsidR="00605853" w:rsidDel="009F79EC" w:rsidRDefault="00605853">
      <w:pPr>
        <w:pStyle w:val="TOC3"/>
        <w:rPr>
          <w:del w:id="311" w:author="Nair, Suresh P. (Nokia - US/Murray Hill)" w:date="2019-10-21T07:57:00Z"/>
          <w:rFonts w:asciiTheme="minorHAnsi" w:eastAsiaTheme="minorEastAsia" w:hAnsiTheme="minorHAnsi" w:cstheme="minorBidi"/>
          <w:sz w:val="22"/>
          <w:szCs w:val="22"/>
          <w:lang w:val="en-US"/>
        </w:rPr>
      </w:pPr>
      <w:del w:id="312" w:author="Nair, Suresh P. (Nokia - US/Murray Hill)" w:date="2019-10-21T07:57:00Z">
        <w:r w:rsidRPr="006B7C63" w:rsidDel="009F79EC">
          <w:rPr>
            <w:rFonts w:eastAsia="SimSun"/>
          </w:rPr>
          <w:delText>6.3.3</w:delText>
        </w:r>
        <w:r w:rsidDel="009F79EC">
          <w:rPr>
            <w:rFonts w:asciiTheme="minorHAnsi" w:eastAsiaTheme="minorEastAsia" w:hAnsiTheme="minorHAnsi" w:cstheme="minorBidi"/>
            <w:sz w:val="22"/>
            <w:szCs w:val="22"/>
            <w:lang w:val="en-US"/>
          </w:rPr>
          <w:tab/>
        </w:r>
        <w:r w:rsidRPr="006B7C63" w:rsidDel="009F79EC">
          <w:rPr>
            <w:rFonts w:eastAsia="SimSun"/>
          </w:rPr>
          <w:delText>Potential security requirements</w:delText>
        </w:r>
        <w:r w:rsidDel="009F79EC">
          <w:tab/>
          <w:delText>9</w:delText>
        </w:r>
      </w:del>
    </w:p>
    <w:p w14:paraId="58FFB9A1" w14:textId="297E1F91" w:rsidR="00605853" w:rsidDel="009F79EC" w:rsidRDefault="00605853">
      <w:pPr>
        <w:pStyle w:val="TOC2"/>
        <w:rPr>
          <w:del w:id="313" w:author="Nair, Suresh P. (Nokia - US/Murray Hill)" w:date="2019-10-21T07:57:00Z"/>
          <w:rFonts w:asciiTheme="minorHAnsi" w:eastAsiaTheme="minorEastAsia" w:hAnsiTheme="minorHAnsi" w:cstheme="minorBidi"/>
          <w:sz w:val="22"/>
          <w:szCs w:val="22"/>
          <w:lang w:val="en-US"/>
        </w:rPr>
      </w:pPr>
      <w:del w:id="314" w:author="Nair, Suresh P. (Nokia - US/Murray Hill)" w:date="2019-10-21T07:57:00Z">
        <w:r w:rsidRPr="006B7C63" w:rsidDel="009F79EC">
          <w:rPr>
            <w:rFonts w:eastAsia="SimSun"/>
          </w:rPr>
          <w:delText>6.4</w:delText>
        </w:r>
        <w:r w:rsidDel="009F79EC">
          <w:rPr>
            <w:rFonts w:asciiTheme="minorHAnsi" w:eastAsiaTheme="minorEastAsia" w:hAnsiTheme="minorHAnsi" w:cstheme="minorBidi"/>
            <w:sz w:val="22"/>
            <w:szCs w:val="22"/>
            <w:lang w:val="en-US"/>
          </w:rPr>
          <w:tab/>
        </w:r>
        <w:r w:rsidRPr="006B7C63" w:rsidDel="009F79EC">
          <w:rPr>
            <w:rFonts w:eastAsia="SimSun"/>
          </w:rPr>
          <w:delText xml:space="preserve">Key Issue #3: </w:delText>
        </w:r>
        <w:r w:rsidRPr="006B7C63" w:rsidDel="009F79EC">
          <w:rPr>
            <w:rFonts w:eastAsia="SimSun"/>
            <w:lang w:eastAsia="zh-CN"/>
          </w:rPr>
          <w:delText>S</w:delText>
        </w:r>
        <w:r w:rsidRPr="006B7C63" w:rsidDel="009F79EC">
          <w:rPr>
            <w:rFonts w:eastAsia="SimSun"/>
          </w:rPr>
          <w:delText xml:space="preserve">ecurity features for </w:delText>
        </w:r>
        <w:r w:rsidRPr="006B7C63" w:rsidDel="009F79EC">
          <w:rPr>
            <w:rFonts w:eastAsia="SimSun"/>
            <w:lang w:eastAsia="zh-CN"/>
          </w:rPr>
          <w:delText>NSaaS</w:delText>
        </w:r>
        <w:r w:rsidDel="009F79EC">
          <w:tab/>
          <w:delText>9</w:delText>
        </w:r>
      </w:del>
    </w:p>
    <w:p w14:paraId="6581316C" w14:textId="3A6AA705" w:rsidR="00605853" w:rsidDel="009F79EC" w:rsidRDefault="00605853">
      <w:pPr>
        <w:pStyle w:val="TOC3"/>
        <w:rPr>
          <w:del w:id="315" w:author="Nair, Suresh P. (Nokia - US/Murray Hill)" w:date="2019-10-21T07:57:00Z"/>
          <w:rFonts w:asciiTheme="minorHAnsi" w:eastAsiaTheme="minorEastAsia" w:hAnsiTheme="minorHAnsi" w:cstheme="minorBidi"/>
          <w:sz w:val="22"/>
          <w:szCs w:val="22"/>
          <w:lang w:val="en-US"/>
        </w:rPr>
      </w:pPr>
      <w:del w:id="316" w:author="Nair, Suresh P. (Nokia - US/Murray Hill)" w:date="2019-10-21T07:57:00Z">
        <w:r w:rsidRPr="006B7C63" w:rsidDel="009F79EC">
          <w:rPr>
            <w:rFonts w:eastAsia="SimSun"/>
          </w:rPr>
          <w:delText>6.4.1</w:delText>
        </w:r>
        <w:r w:rsidDel="009F79EC">
          <w:rPr>
            <w:rFonts w:asciiTheme="minorHAnsi" w:eastAsiaTheme="minorEastAsia" w:hAnsiTheme="minorHAnsi" w:cstheme="minorBidi"/>
            <w:sz w:val="22"/>
            <w:szCs w:val="22"/>
            <w:lang w:val="en-US"/>
          </w:rPr>
          <w:tab/>
        </w:r>
        <w:r w:rsidRPr="006B7C63" w:rsidDel="009F79EC">
          <w:rPr>
            <w:rFonts w:eastAsia="SimSun"/>
          </w:rPr>
          <w:delText>Key issue details</w:delText>
        </w:r>
        <w:r w:rsidDel="009F79EC">
          <w:tab/>
          <w:delText>9</w:delText>
        </w:r>
      </w:del>
    </w:p>
    <w:p w14:paraId="2851F791" w14:textId="33A2E66F" w:rsidR="00605853" w:rsidDel="009F79EC" w:rsidRDefault="00605853">
      <w:pPr>
        <w:pStyle w:val="TOC3"/>
        <w:rPr>
          <w:del w:id="317" w:author="Nair, Suresh P. (Nokia - US/Murray Hill)" w:date="2019-10-21T07:57:00Z"/>
          <w:rFonts w:asciiTheme="minorHAnsi" w:eastAsiaTheme="minorEastAsia" w:hAnsiTheme="minorHAnsi" w:cstheme="minorBidi"/>
          <w:sz w:val="22"/>
          <w:szCs w:val="22"/>
          <w:lang w:val="en-US"/>
        </w:rPr>
      </w:pPr>
      <w:del w:id="318" w:author="Nair, Suresh P. (Nokia - US/Murray Hill)" w:date="2019-10-21T07:57:00Z">
        <w:r w:rsidRPr="006B7C63" w:rsidDel="009F79EC">
          <w:rPr>
            <w:rFonts w:eastAsia="SimSun"/>
          </w:rPr>
          <w:delText>6.4.2</w:delText>
        </w:r>
        <w:r w:rsidDel="009F79EC">
          <w:rPr>
            <w:rFonts w:asciiTheme="minorHAnsi" w:eastAsiaTheme="minorEastAsia" w:hAnsiTheme="minorHAnsi" w:cstheme="minorBidi"/>
            <w:sz w:val="22"/>
            <w:szCs w:val="22"/>
            <w:lang w:val="en-US"/>
          </w:rPr>
          <w:tab/>
        </w:r>
        <w:r w:rsidRPr="006B7C63" w:rsidDel="009F79EC">
          <w:rPr>
            <w:rFonts w:eastAsia="SimSun"/>
          </w:rPr>
          <w:delText>Security threats or disadvantages</w:delText>
        </w:r>
        <w:r w:rsidDel="009F79EC">
          <w:tab/>
          <w:delText>9</w:delText>
        </w:r>
      </w:del>
    </w:p>
    <w:p w14:paraId="6B934EC3" w14:textId="0E578201" w:rsidR="00605853" w:rsidDel="009F79EC" w:rsidRDefault="00605853">
      <w:pPr>
        <w:pStyle w:val="TOC3"/>
        <w:rPr>
          <w:del w:id="319" w:author="Nair, Suresh P. (Nokia - US/Murray Hill)" w:date="2019-10-21T07:57:00Z"/>
          <w:rFonts w:asciiTheme="minorHAnsi" w:eastAsiaTheme="minorEastAsia" w:hAnsiTheme="minorHAnsi" w:cstheme="minorBidi"/>
          <w:sz w:val="22"/>
          <w:szCs w:val="22"/>
          <w:lang w:val="en-US"/>
        </w:rPr>
      </w:pPr>
      <w:del w:id="320" w:author="Nair, Suresh P. (Nokia - US/Murray Hill)" w:date="2019-10-21T07:57:00Z">
        <w:r w:rsidRPr="006B7C63" w:rsidDel="009F79EC">
          <w:rPr>
            <w:rFonts w:eastAsia="SimSun"/>
          </w:rPr>
          <w:delText>6.4.3</w:delText>
        </w:r>
        <w:r w:rsidDel="009F79EC">
          <w:rPr>
            <w:rFonts w:asciiTheme="minorHAnsi" w:eastAsiaTheme="minorEastAsia" w:hAnsiTheme="minorHAnsi" w:cstheme="minorBidi"/>
            <w:sz w:val="22"/>
            <w:szCs w:val="22"/>
            <w:lang w:val="en-US"/>
          </w:rPr>
          <w:tab/>
        </w:r>
        <w:r w:rsidRPr="006B7C63" w:rsidDel="009F79EC">
          <w:rPr>
            <w:rFonts w:eastAsia="SimSun"/>
          </w:rPr>
          <w:delText>Potential Security requirements</w:delText>
        </w:r>
        <w:r w:rsidDel="009F79EC">
          <w:tab/>
          <w:delText>9</w:delText>
        </w:r>
      </w:del>
    </w:p>
    <w:p w14:paraId="0D418DEC" w14:textId="188237AA" w:rsidR="00605853" w:rsidDel="009F79EC" w:rsidRDefault="00605853">
      <w:pPr>
        <w:pStyle w:val="TOC2"/>
        <w:rPr>
          <w:del w:id="321" w:author="Nair, Suresh P. (Nokia - US/Murray Hill)" w:date="2019-10-21T07:57:00Z"/>
          <w:rFonts w:asciiTheme="minorHAnsi" w:eastAsiaTheme="minorEastAsia" w:hAnsiTheme="minorHAnsi" w:cstheme="minorBidi"/>
          <w:sz w:val="22"/>
          <w:szCs w:val="22"/>
          <w:lang w:val="en-US"/>
        </w:rPr>
      </w:pPr>
      <w:del w:id="322" w:author="Nair, Suresh P. (Nokia - US/Murray Hill)" w:date="2019-10-21T07:57:00Z">
        <w:r w:rsidRPr="006B7C63" w:rsidDel="009F79EC">
          <w:rPr>
            <w:rFonts w:eastAsia="SimSun"/>
          </w:rPr>
          <w:delText xml:space="preserve">6.5 </w:delText>
        </w:r>
        <w:r w:rsidDel="009F79EC">
          <w:rPr>
            <w:rFonts w:asciiTheme="minorHAnsi" w:eastAsiaTheme="minorEastAsia" w:hAnsiTheme="minorHAnsi" w:cstheme="minorBidi"/>
            <w:sz w:val="22"/>
            <w:szCs w:val="22"/>
            <w:lang w:val="en-US"/>
          </w:rPr>
          <w:tab/>
        </w:r>
        <w:r w:rsidRPr="006B7C63" w:rsidDel="009F79EC">
          <w:rPr>
            <w:rFonts w:eastAsia="SimSun"/>
          </w:rPr>
          <w:delText>Key Issue #4:</w:delText>
        </w:r>
        <w:r w:rsidRPr="006B7C63" w:rsidDel="009F79EC">
          <w:rPr>
            <w:rFonts w:eastAsia="SimSun"/>
            <w:lang w:eastAsia="zh-CN"/>
          </w:rPr>
          <w:delText xml:space="preserve"> S</w:delText>
        </w:r>
        <w:r w:rsidRPr="006B7C63" w:rsidDel="009F79EC">
          <w:rPr>
            <w:rFonts w:eastAsia="SimSun"/>
            <w:lang w:eastAsia="ko-KR"/>
          </w:rPr>
          <w:delText>ecurity and privacy aspects related to the solution for Network Slice specific access authentication and authorization</w:delText>
        </w:r>
        <w:r w:rsidDel="009F79EC">
          <w:tab/>
          <w:delText>9</w:delText>
        </w:r>
      </w:del>
    </w:p>
    <w:p w14:paraId="26EE4C9C" w14:textId="49C56643" w:rsidR="00605853" w:rsidDel="009F79EC" w:rsidRDefault="00605853">
      <w:pPr>
        <w:pStyle w:val="TOC3"/>
        <w:rPr>
          <w:del w:id="323" w:author="Nair, Suresh P. (Nokia - US/Murray Hill)" w:date="2019-10-21T07:57:00Z"/>
          <w:rFonts w:asciiTheme="minorHAnsi" w:eastAsiaTheme="minorEastAsia" w:hAnsiTheme="minorHAnsi" w:cstheme="minorBidi"/>
          <w:sz w:val="22"/>
          <w:szCs w:val="22"/>
          <w:lang w:val="en-US"/>
        </w:rPr>
      </w:pPr>
      <w:del w:id="324" w:author="Nair, Suresh P. (Nokia - US/Murray Hill)" w:date="2019-10-21T07:57:00Z">
        <w:r w:rsidRPr="006B7C63" w:rsidDel="009F79EC">
          <w:rPr>
            <w:rFonts w:eastAsia="SimSun"/>
            <w:lang w:eastAsia="zh-CN"/>
          </w:rPr>
          <w:delText>6</w:delText>
        </w:r>
        <w:r w:rsidRPr="006B7C63" w:rsidDel="009F79EC">
          <w:rPr>
            <w:rFonts w:eastAsia="SimSun"/>
          </w:rPr>
          <w:delText>.</w:delText>
        </w:r>
        <w:r w:rsidRPr="006B7C63" w:rsidDel="009F79EC">
          <w:rPr>
            <w:rFonts w:eastAsia="SimSun"/>
            <w:lang w:eastAsia="zh-CN"/>
          </w:rPr>
          <w:delText>5</w:delText>
        </w:r>
        <w:r w:rsidRPr="006B7C63" w:rsidDel="009F79EC">
          <w:rPr>
            <w:rFonts w:eastAsia="SimSun"/>
          </w:rPr>
          <w:delText>.1</w:delText>
        </w:r>
        <w:r w:rsidDel="009F79EC">
          <w:rPr>
            <w:rFonts w:asciiTheme="minorHAnsi" w:eastAsiaTheme="minorEastAsia" w:hAnsiTheme="minorHAnsi" w:cstheme="minorBidi"/>
            <w:sz w:val="22"/>
            <w:szCs w:val="22"/>
            <w:lang w:val="en-US"/>
          </w:rPr>
          <w:tab/>
        </w:r>
        <w:r w:rsidRPr="006B7C63" w:rsidDel="009F79EC">
          <w:rPr>
            <w:rFonts w:eastAsia="SimSun"/>
            <w:lang w:eastAsia="zh-CN"/>
          </w:rPr>
          <w:delText>Description</w:delText>
        </w:r>
        <w:r w:rsidDel="009F79EC">
          <w:tab/>
          <w:delText>9</w:delText>
        </w:r>
      </w:del>
    </w:p>
    <w:p w14:paraId="1EFDC727" w14:textId="4BCC1852" w:rsidR="00605853" w:rsidDel="009F79EC" w:rsidRDefault="00605853">
      <w:pPr>
        <w:pStyle w:val="TOC3"/>
        <w:rPr>
          <w:del w:id="325" w:author="Nair, Suresh P. (Nokia - US/Murray Hill)" w:date="2019-10-21T07:57:00Z"/>
          <w:rFonts w:asciiTheme="minorHAnsi" w:eastAsiaTheme="minorEastAsia" w:hAnsiTheme="minorHAnsi" w:cstheme="minorBidi"/>
          <w:sz w:val="22"/>
          <w:szCs w:val="22"/>
          <w:lang w:val="en-US"/>
        </w:rPr>
      </w:pPr>
      <w:del w:id="326" w:author="Nair, Suresh P. (Nokia - US/Murray Hill)" w:date="2019-10-21T07:57:00Z">
        <w:r w:rsidRPr="006B7C63" w:rsidDel="009F79EC">
          <w:rPr>
            <w:rFonts w:eastAsia="SimSun"/>
            <w:lang w:eastAsia="zh-CN"/>
          </w:rPr>
          <w:delText>6</w:delText>
        </w:r>
        <w:r w:rsidRPr="006B7C63" w:rsidDel="009F79EC">
          <w:rPr>
            <w:rFonts w:eastAsia="SimSun"/>
          </w:rPr>
          <w:delText>.</w:delText>
        </w:r>
        <w:r w:rsidRPr="006B7C63" w:rsidDel="009F79EC">
          <w:rPr>
            <w:rFonts w:eastAsia="SimSun"/>
            <w:lang w:eastAsia="zh-CN"/>
          </w:rPr>
          <w:delText>5</w:delText>
        </w:r>
        <w:r w:rsidRPr="006B7C63" w:rsidDel="009F79EC">
          <w:rPr>
            <w:rFonts w:eastAsia="SimSun"/>
          </w:rPr>
          <w:delText>.2</w:delText>
        </w:r>
        <w:r w:rsidDel="009F79EC">
          <w:rPr>
            <w:rFonts w:asciiTheme="minorHAnsi" w:eastAsiaTheme="minorEastAsia" w:hAnsiTheme="minorHAnsi" w:cstheme="minorBidi"/>
            <w:sz w:val="22"/>
            <w:szCs w:val="22"/>
            <w:lang w:val="en-US"/>
          </w:rPr>
          <w:tab/>
        </w:r>
        <w:r w:rsidRPr="006B7C63" w:rsidDel="009F79EC">
          <w:rPr>
            <w:rFonts w:eastAsia="SimSun"/>
          </w:rPr>
          <w:delText>Security threats</w:delText>
        </w:r>
        <w:r w:rsidDel="009F79EC">
          <w:tab/>
          <w:delText>10</w:delText>
        </w:r>
      </w:del>
    </w:p>
    <w:p w14:paraId="08CDEBC7" w14:textId="3AE80A14" w:rsidR="00605853" w:rsidDel="009F79EC" w:rsidRDefault="00605853">
      <w:pPr>
        <w:pStyle w:val="TOC3"/>
        <w:rPr>
          <w:del w:id="327" w:author="Nair, Suresh P. (Nokia - US/Murray Hill)" w:date="2019-10-21T07:57:00Z"/>
          <w:rFonts w:asciiTheme="minorHAnsi" w:eastAsiaTheme="minorEastAsia" w:hAnsiTheme="minorHAnsi" w:cstheme="minorBidi"/>
          <w:sz w:val="22"/>
          <w:szCs w:val="22"/>
          <w:lang w:val="en-US"/>
        </w:rPr>
      </w:pPr>
      <w:del w:id="328" w:author="Nair, Suresh P. (Nokia - US/Murray Hill)" w:date="2019-10-21T07:57:00Z">
        <w:r w:rsidRPr="006B7C63" w:rsidDel="009F79EC">
          <w:rPr>
            <w:rFonts w:eastAsia="SimSun"/>
            <w:lang w:eastAsia="zh-CN"/>
          </w:rPr>
          <w:delText>6</w:delText>
        </w:r>
        <w:r w:rsidRPr="006B7C63" w:rsidDel="009F79EC">
          <w:rPr>
            <w:rFonts w:eastAsia="SimSun"/>
          </w:rPr>
          <w:delText>.</w:delText>
        </w:r>
        <w:r w:rsidRPr="006B7C63" w:rsidDel="009F79EC">
          <w:rPr>
            <w:rFonts w:eastAsia="SimSun"/>
            <w:lang w:eastAsia="zh-CN"/>
          </w:rPr>
          <w:delText>5</w:delText>
        </w:r>
        <w:r w:rsidRPr="006B7C63" w:rsidDel="009F79EC">
          <w:rPr>
            <w:rFonts w:eastAsia="SimSun"/>
          </w:rPr>
          <w:delText>.3</w:delText>
        </w:r>
        <w:r w:rsidDel="009F79EC">
          <w:rPr>
            <w:rFonts w:asciiTheme="minorHAnsi" w:eastAsiaTheme="minorEastAsia" w:hAnsiTheme="minorHAnsi" w:cstheme="minorBidi"/>
            <w:sz w:val="22"/>
            <w:szCs w:val="22"/>
            <w:lang w:val="en-US"/>
          </w:rPr>
          <w:tab/>
        </w:r>
        <w:r w:rsidRPr="006B7C63" w:rsidDel="009F79EC">
          <w:rPr>
            <w:rFonts w:eastAsia="SimSun"/>
          </w:rPr>
          <w:delText>Potential security requirements</w:delText>
        </w:r>
        <w:r w:rsidDel="009F79EC">
          <w:tab/>
          <w:delText>10</w:delText>
        </w:r>
      </w:del>
    </w:p>
    <w:p w14:paraId="5EDAE524" w14:textId="595C7098" w:rsidR="00605853" w:rsidDel="009F79EC" w:rsidRDefault="00605853">
      <w:pPr>
        <w:pStyle w:val="TOC2"/>
        <w:rPr>
          <w:del w:id="329" w:author="Nair, Suresh P. (Nokia - US/Murray Hill)" w:date="2019-10-21T07:57:00Z"/>
          <w:rFonts w:asciiTheme="minorHAnsi" w:eastAsiaTheme="minorEastAsia" w:hAnsiTheme="minorHAnsi" w:cstheme="minorBidi"/>
          <w:sz w:val="22"/>
          <w:szCs w:val="22"/>
          <w:lang w:val="en-US"/>
        </w:rPr>
      </w:pPr>
      <w:del w:id="330" w:author="Nair, Suresh P. (Nokia - US/Murray Hill)" w:date="2019-10-21T07:57:00Z">
        <w:r w:rsidRPr="006B7C63" w:rsidDel="009F79EC">
          <w:rPr>
            <w:rFonts w:eastAsia="SimSun"/>
          </w:rPr>
          <w:delText xml:space="preserve">6.6 </w:delText>
        </w:r>
        <w:r w:rsidDel="009F79EC">
          <w:rPr>
            <w:rFonts w:asciiTheme="minorHAnsi" w:eastAsiaTheme="minorEastAsia" w:hAnsiTheme="minorHAnsi" w:cstheme="minorBidi"/>
            <w:sz w:val="22"/>
            <w:szCs w:val="22"/>
            <w:lang w:val="en-US"/>
          </w:rPr>
          <w:tab/>
        </w:r>
        <w:r w:rsidRPr="006B7C63" w:rsidDel="009F79EC">
          <w:rPr>
            <w:rFonts w:eastAsia="SimSun"/>
          </w:rPr>
          <w:delText>Key issue #5: Access token handling between Network Slices</w:delText>
        </w:r>
        <w:r w:rsidDel="009F79EC">
          <w:tab/>
          <w:delText>10</w:delText>
        </w:r>
      </w:del>
    </w:p>
    <w:p w14:paraId="0E958A98" w14:textId="22658F26" w:rsidR="00605853" w:rsidDel="009F79EC" w:rsidRDefault="00605853">
      <w:pPr>
        <w:pStyle w:val="TOC3"/>
        <w:rPr>
          <w:del w:id="331" w:author="Nair, Suresh P. (Nokia - US/Murray Hill)" w:date="2019-10-21T07:57:00Z"/>
          <w:rFonts w:asciiTheme="minorHAnsi" w:eastAsiaTheme="minorEastAsia" w:hAnsiTheme="minorHAnsi" w:cstheme="minorBidi"/>
          <w:sz w:val="22"/>
          <w:szCs w:val="22"/>
          <w:lang w:val="en-US"/>
        </w:rPr>
      </w:pPr>
      <w:del w:id="332" w:author="Nair, Suresh P. (Nokia - US/Murray Hill)" w:date="2019-10-21T07:57:00Z">
        <w:r w:rsidRPr="006B7C63" w:rsidDel="009F79EC">
          <w:rPr>
            <w:rFonts w:eastAsia="SimSun"/>
          </w:rPr>
          <w:delText>6.6.1</w:delText>
        </w:r>
        <w:r w:rsidDel="009F79EC">
          <w:rPr>
            <w:rFonts w:asciiTheme="minorHAnsi" w:eastAsiaTheme="minorEastAsia" w:hAnsiTheme="minorHAnsi" w:cstheme="minorBidi"/>
            <w:sz w:val="22"/>
            <w:szCs w:val="22"/>
            <w:lang w:val="en-US"/>
          </w:rPr>
          <w:tab/>
        </w:r>
        <w:r w:rsidRPr="006B7C63" w:rsidDel="009F79EC">
          <w:rPr>
            <w:rFonts w:eastAsia="SimSun"/>
          </w:rPr>
          <w:delText>Key issue detail</w:delText>
        </w:r>
        <w:r w:rsidDel="009F79EC">
          <w:tab/>
          <w:delText>10</w:delText>
        </w:r>
      </w:del>
    </w:p>
    <w:p w14:paraId="19F2AE01" w14:textId="62A325BF" w:rsidR="00605853" w:rsidDel="009F79EC" w:rsidRDefault="00605853">
      <w:pPr>
        <w:pStyle w:val="TOC3"/>
        <w:rPr>
          <w:del w:id="333" w:author="Nair, Suresh P. (Nokia - US/Murray Hill)" w:date="2019-10-21T07:57:00Z"/>
          <w:rFonts w:asciiTheme="minorHAnsi" w:eastAsiaTheme="minorEastAsia" w:hAnsiTheme="minorHAnsi" w:cstheme="minorBidi"/>
          <w:sz w:val="22"/>
          <w:szCs w:val="22"/>
          <w:lang w:val="en-US"/>
        </w:rPr>
      </w:pPr>
      <w:del w:id="334" w:author="Nair, Suresh P. (Nokia - US/Murray Hill)" w:date="2019-10-21T07:57:00Z">
        <w:r w:rsidRPr="006B7C63" w:rsidDel="009F79EC">
          <w:rPr>
            <w:rFonts w:eastAsia="SimSun"/>
          </w:rPr>
          <w:delText xml:space="preserve">6.6.2 </w:delText>
        </w:r>
        <w:r w:rsidDel="009F79EC">
          <w:rPr>
            <w:rFonts w:asciiTheme="minorHAnsi" w:eastAsiaTheme="minorEastAsia" w:hAnsiTheme="minorHAnsi" w:cstheme="minorBidi"/>
            <w:sz w:val="22"/>
            <w:szCs w:val="22"/>
            <w:lang w:val="en-US"/>
          </w:rPr>
          <w:tab/>
        </w:r>
        <w:r w:rsidRPr="006B7C63" w:rsidDel="009F79EC">
          <w:rPr>
            <w:rFonts w:eastAsia="SimSun"/>
          </w:rPr>
          <w:delText>Security threats</w:delText>
        </w:r>
        <w:r w:rsidDel="009F79EC">
          <w:tab/>
          <w:delText>11</w:delText>
        </w:r>
      </w:del>
    </w:p>
    <w:p w14:paraId="0E0A2C77" w14:textId="0F71C420" w:rsidR="00605853" w:rsidDel="009F79EC" w:rsidRDefault="00605853">
      <w:pPr>
        <w:pStyle w:val="TOC3"/>
        <w:rPr>
          <w:del w:id="335" w:author="Nair, Suresh P. (Nokia - US/Murray Hill)" w:date="2019-10-21T07:57:00Z"/>
          <w:rFonts w:asciiTheme="minorHAnsi" w:eastAsiaTheme="minorEastAsia" w:hAnsiTheme="minorHAnsi" w:cstheme="minorBidi"/>
          <w:sz w:val="22"/>
          <w:szCs w:val="22"/>
          <w:lang w:val="en-US"/>
        </w:rPr>
      </w:pPr>
      <w:del w:id="336" w:author="Nair, Suresh P. (Nokia - US/Murray Hill)" w:date="2019-10-21T07:57:00Z">
        <w:r w:rsidRPr="006B7C63" w:rsidDel="009F79EC">
          <w:rPr>
            <w:rFonts w:eastAsia="SimSun"/>
          </w:rPr>
          <w:delText xml:space="preserve">6.6.3 </w:delText>
        </w:r>
        <w:r w:rsidDel="009F79EC">
          <w:rPr>
            <w:rFonts w:asciiTheme="minorHAnsi" w:eastAsiaTheme="minorEastAsia" w:hAnsiTheme="minorHAnsi" w:cstheme="minorBidi"/>
            <w:sz w:val="22"/>
            <w:szCs w:val="22"/>
            <w:lang w:val="en-US"/>
          </w:rPr>
          <w:tab/>
        </w:r>
        <w:r w:rsidRPr="006B7C63" w:rsidDel="009F79EC">
          <w:rPr>
            <w:rFonts w:eastAsia="SimSun"/>
          </w:rPr>
          <w:delText>Potential security requirements</w:delText>
        </w:r>
        <w:r w:rsidDel="009F79EC">
          <w:tab/>
          <w:delText>11</w:delText>
        </w:r>
      </w:del>
    </w:p>
    <w:p w14:paraId="37588B60" w14:textId="64F83D1D" w:rsidR="00605853" w:rsidDel="009F79EC" w:rsidRDefault="00605853">
      <w:pPr>
        <w:pStyle w:val="TOC2"/>
        <w:rPr>
          <w:del w:id="337" w:author="Nair, Suresh P. (Nokia - US/Murray Hill)" w:date="2019-10-21T07:57:00Z"/>
          <w:rFonts w:asciiTheme="minorHAnsi" w:eastAsiaTheme="minorEastAsia" w:hAnsiTheme="minorHAnsi" w:cstheme="minorBidi"/>
          <w:sz w:val="22"/>
          <w:szCs w:val="22"/>
          <w:lang w:val="en-US"/>
        </w:rPr>
      </w:pPr>
      <w:del w:id="338" w:author="Nair, Suresh P. (Nokia - US/Murray Hill)" w:date="2019-10-21T07:57:00Z">
        <w:r w:rsidRPr="006B7C63" w:rsidDel="009F79EC">
          <w:rPr>
            <w:rFonts w:eastAsia="SimSun"/>
          </w:rPr>
          <w:delText>6.7</w:delText>
        </w:r>
        <w:r w:rsidDel="009F79EC">
          <w:rPr>
            <w:rFonts w:asciiTheme="minorHAnsi" w:eastAsiaTheme="minorEastAsia" w:hAnsiTheme="minorHAnsi" w:cstheme="minorBidi"/>
            <w:sz w:val="22"/>
            <w:szCs w:val="22"/>
            <w:lang w:val="en-US"/>
          </w:rPr>
          <w:tab/>
        </w:r>
        <w:r w:rsidRPr="006B7C63" w:rsidDel="009F79EC">
          <w:rPr>
            <w:rFonts w:eastAsia="SimSun"/>
          </w:rPr>
          <w:delText>Key Issue #6: Confidentiality protection of NSSAI and home control</w:delText>
        </w:r>
        <w:r w:rsidDel="009F79EC">
          <w:tab/>
          <w:delText>11</w:delText>
        </w:r>
      </w:del>
    </w:p>
    <w:p w14:paraId="5AE7B9EA" w14:textId="4A4E76A7" w:rsidR="00605853" w:rsidDel="009F79EC" w:rsidRDefault="00605853">
      <w:pPr>
        <w:pStyle w:val="TOC3"/>
        <w:rPr>
          <w:del w:id="339" w:author="Nair, Suresh P. (Nokia - US/Murray Hill)" w:date="2019-10-21T07:57:00Z"/>
          <w:rFonts w:asciiTheme="minorHAnsi" w:eastAsiaTheme="minorEastAsia" w:hAnsiTheme="minorHAnsi" w:cstheme="minorBidi"/>
          <w:sz w:val="22"/>
          <w:szCs w:val="22"/>
          <w:lang w:val="en-US"/>
        </w:rPr>
      </w:pPr>
      <w:del w:id="340" w:author="Nair, Suresh P. (Nokia - US/Murray Hill)" w:date="2019-10-21T07:57:00Z">
        <w:r w:rsidRPr="006B7C63" w:rsidDel="009F79EC">
          <w:rPr>
            <w:rFonts w:eastAsia="SimSun"/>
          </w:rPr>
          <w:delText>6.7.1</w:delText>
        </w:r>
        <w:r w:rsidDel="009F79EC">
          <w:rPr>
            <w:rFonts w:asciiTheme="minorHAnsi" w:eastAsiaTheme="minorEastAsia" w:hAnsiTheme="minorHAnsi" w:cstheme="minorBidi"/>
            <w:sz w:val="22"/>
            <w:szCs w:val="22"/>
            <w:lang w:val="en-US"/>
          </w:rPr>
          <w:tab/>
        </w:r>
        <w:r w:rsidRPr="006B7C63" w:rsidDel="009F79EC">
          <w:rPr>
            <w:rFonts w:eastAsia="SimSun"/>
          </w:rPr>
          <w:delText>Key issue details</w:delText>
        </w:r>
        <w:r w:rsidDel="009F79EC">
          <w:tab/>
          <w:delText>11</w:delText>
        </w:r>
      </w:del>
    </w:p>
    <w:p w14:paraId="06D43043" w14:textId="1DE6F229" w:rsidR="00605853" w:rsidDel="009F79EC" w:rsidRDefault="00605853">
      <w:pPr>
        <w:pStyle w:val="TOC3"/>
        <w:rPr>
          <w:del w:id="341" w:author="Nair, Suresh P. (Nokia - US/Murray Hill)" w:date="2019-10-21T07:57:00Z"/>
          <w:rFonts w:asciiTheme="minorHAnsi" w:eastAsiaTheme="minorEastAsia" w:hAnsiTheme="minorHAnsi" w:cstheme="minorBidi"/>
          <w:sz w:val="22"/>
          <w:szCs w:val="22"/>
          <w:lang w:val="en-US"/>
        </w:rPr>
      </w:pPr>
      <w:del w:id="342" w:author="Nair, Suresh P. (Nokia - US/Murray Hill)" w:date="2019-10-21T07:57:00Z">
        <w:r w:rsidRPr="006B7C63" w:rsidDel="009F79EC">
          <w:rPr>
            <w:rFonts w:eastAsia="SimSun"/>
          </w:rPr>
          <w:delText>6.7.2</w:delText>
        </w:r>
        <w:r w:rsidDel="009F79EC">
          <w:rPr>
            <w:rFonts w:asciiTheme="minorHAnsi" w:eastAsiaTheme="minorEastAsia" w:hAnsiTheme="minorHAnsi" w:cstheme="minorBidi"/>
            <w:sz w:val="22"/>
            <w:szCs w:val="22"/>
            <w:lang w:val="en-US"/>
          </w:rPr>
          <w:tab/>
        </w:r>
        <w:r w:rsidRPr="006B7C63" w:rsidDel="009F79EC">
          <w:rPr>
            <w:rFonts w:eastAsia="SimSun"/>
          </w:rPr>
          <w:delText>Security and privacy threats</w:delText>
        </w:r>
        <w:r w:rsidDel="009F79EC">
          <w:tab/>
          <w:delText>11</w:delText>
        </w:r>
      </w:del>
    </w:p>
    <w:p w14:paraId="154C1D2F" w14:textId="08978984" w:rsidR="00605853" w:rsidDel="009F79EC" w:rsidRDefault="00605853">
      <w:pPr>
        <w:pStyle w:val="TOC3"/>
        <w:rPr>
          <w:del w:id="343" w:author="Nair, Suresh P. (Nokia - US/Murray Hill)" w:date="2019-10-21T07:57:00Z"/>
          <w:rFonts w:asciiTheme="minorHAnsi" w:eastAsiaTheme="minorEastAsia" w:hAnsiTheme="minorHAnsi" w:cstheme="minorBidi"/>
          <w:sz w:val="22"/>
          <w:szCs w:val="22"/>
          <w:lang w:val="en-US"/>
        </w:rPr>
      </w:pPr>
      <w:del w:id="344" w:author="Nair, Suresh P. (Nokia - US/Murray Hill)" w:date="2019-10-21T07:57:00Z">
        <w:r w:rsidRPr="006B7C63" w:rsidDel="009F79EC">
          <w:rPr>
            <w:rFonts w:eastAsia="SimSun"/>
          </w:rPr>
          <w:delText>6.7.3</w:delText>
        </w:r>
        <w:r w:rsidDel="009F79EC">
          <w:rPr>
            <w:rFonts w:asciiTheme="minorHAnsi" w:eastAsiaTheme="minorEastAsia" w:hAnsiTheme="minorHAnsi" w:cstheme="minorBidi"/>
            <w:sz w:val="22"/>
            <w:szCs w:val="22"/>
            <w:lang w:val="en-US"/>
          </w:rPr>
          <w:tab/>
        </w:r>
        <w:r w:rsidRPr="006B7C63" w:rsidDel="009F79EC">
          <w:rPr>
            <w:rFonts w:eastAsia="SimSun"/>
          </w:rPr>
          <w:delText xml:space="preserve"> Potential Security requirements</w:delText>
        </w:r>
        <w:r w:rsidDel="009F79EC">
          <w:tab/>
          <w:delText>11</w:delText>
        </w:r>
      </w:del>
    </w:p>
    <w:p w14:paraId="2408594F" w14:textId="0B47FC78" w:rsidR="00605853" w:rsidDel="009F79EC" w:rsidRDefault="00605853">
      <w:pPr>
        <w:pStyle w:val="TOC2"/>
        <w:rPr>
          <w:del w:id="345" w:author="Nair, Suresh P. (Nokia - US/Murray Hill)" w:date="2019-10-21T07:57:00Z"/>
          <w:rFonts w:asciiTheme="minorHAnsi" w:eastAsiaTheme="minorEastAsia" w:hAnsiTheme="minorHAnsi" w:cstheme="minorBidi"/>
          <w:sz w:val="22"/>
          <w:szCs w:val="22"/>
          <w:lang w:val="en-US"/>
        </w:rPr>
      </w:pPr>
      <w:del w:id="346" w:author="Nair, Suresh P. (Nokia - US/Murray Hill)" w:date="2019-10-21T07:57:00Z">
        <w:r w:rsidRPr="006B7C63" w:rsidDel="009F79EC">
          <w:rPr>
            <w:rFonts w:eastAsia="SimSun"/>
          </w:rPr>
          <w:delText>6.7</w:delText>
        </w:r>
        <w:r w:rsidDel="009F79EC">
          <w:rPr>
            <w:rFonts w:asciiTheme="minorHAnsi" w:eastAsiaTheme="minorEastAsia" w:hAnsiTheme="minorHAnsi" w:cstheme="minorBidi"/>
            <w:sz w:val="22"/>
            <w:szCs w:val="22"/>
            <w:lang w:val="en-US"/>
          </w:rPr>
          <w:tab/>
        </w:r>
        <w:r w:rsidRPr="006B7C63" w:rsidDel="009F79EC">
          <w:rPr>
            <w:rFonts w:eastAsia="SimSun"/>
          </w:rPr>
          <w:delText xml:space="preserve"> Key Issue #7 Cancellation of rejected S-NSSAIs</w:delText>
        </w:r>
        <w:r w:rsidDel="009F79EC">
          <w:tab/>
          <w:delText>11</w:delText>
        </w:r>
      </w:del>
    </w:p>
    <w:p w14:paraId="6F56FF3E" w14:textId="4E360A99" w:rsidR="00605853" w:rsidDel="009F79EC" w:rsidRDefault="00605853">
      <w:pPr>
        <w:pStyle w:val="TOC3"/>
        <w:rPr>
          <w:del w:id="347" w:author="Nair, Suresh P. (Nokia - US/Murray Hill)" w:date="2019-10-21T07:57:00Z"/>
          <w:rFonts w:asciiTheme="minorHAnsi" w:eastAsiaTheme="minorEastAsia" w:hAnsiTheme="minorHAnsi" w:cstheme="minorBidi"/>
          <w:sz w:val="22"/>
          <w:szCs w:val="22"/>
          <w:lang w:val="en-US"/>
        </w:rPr>
      </w:pPr>
      <w:del w:id="348" w:author="Nair, Suresh P. (Nokia - US/Murray Hill)" w:date="2019-10-21T07:57:00Z">
        <w:r w:rsidRPr="006B7C63" w:rsidDel="009F79EC">
          <w:rPr>
            <w:rFonts w:eastAsia="SimSun"/>
          </w:rPr>
          <w:delText>6.7.1</w:delText>
        </w:r>
        <w:r w:rsidDel="009F79EC">
          <w:rPr>
            <w:rFonts w:asciiTheme="minorHAnsi" w:eastAsiaTheme="minorEastAsia" w:hAnsiTheme="minorHAnsi" w:cstheme="minorBidi"/>
            <w:sz w:val="22"/>
            <w:szCs w:val="22"/>
            <w:lang w:val="en-US"/>
          </w:rPr>
          <w:tab/>
        </w:r>
        <w:r w:rsidRPr="006B7C63" w:rsidDel="009F79EC">
          <w:rPr>
            <w:rFonts w:eastAsia="SimSun"/>
          </w:rPr>
          <w:delText>Key issue detail</w:delText>
        </w:r>
        <w:r w:rsidDel="009F79EC">
          <w:tab/>
          <w:delText>11</w:delText>
        </w:r>
      </w:del>
    </w:p>
    <w:p w14:paraId="778ADBAA" w14:textId="6F4504CF" w:rsidR="00605853" w:rsidDel="009F79EC" w:rsidRDefault="00605853">
      <w:pPr>
        <w:pStyle w:val="TOC3"/>
        <w:rPr>
          <w:del w:id="349" w:author="Nair, Suresh P. (Nokia - US/Murray Hill)" w:date="2019-10-21T07:57:00Z"/>
          <w:rFonts w:asciiTheme="minorHAnsi" w:eastAsiaTheme="minorEastAsia" w:hAnsiTheme="minorHAnsi" w:cstheme="minorBidi"/>
          <w:sz w:val="22"/>
          <w:szCs w:val="22"/>
          <w:lang w:val="en-US"/>
        </w:rPr>
      </w:pPr>
      <w:del w:id="350" w:author="Nair, Suresh P. (Nokia - US/Murray Hill)" w:date="2019-10-21T07:57:00Z">
        <w:r w:rsidRPr="006B7C63" w:rsidDel="009F79EC">
          <w:rPr>
            <w:rFonts w:eastAsia="SimSun"/>
          </w:rPr>
          <w:delText>6.7.2</w:delText>
        </w:r>
        <w:r w:rsidDel="009F79EC">
          <w:rPr>
            <w:rFonts w:asciiTheme="minorHAnsi" w:eastAsiaTheme="minorEastAsia" w:hAnsiTheme="minorHAnsi" w:cstheme="minorBidi"/>
            <w:sz w:val="22"/>
            <w:szCs w:val="22"/>
            <w:lang w:val="en-US"/>
          </w:rPr>
          <w:tab/>
        </w:r>
        <w:r w:rsidRPr="006B7C63" w:rsidDel="009F79EC">
          <w:rPr>
            <w:rFonts w:eastAsia="SimSun"/>
          </w:rPr>
          <w:delText>Security threats</w:delText>
        </w:r>
        <w:r w:rsidDel="009F79EC">
          <w:tab/>
          <w:delText>12</w:delText>
        </w:r>
      </w:del>
    </w:p>
    <w:p w14:paraId="251A0990" w14:textId="29EF480E" w:rsidR="00605853" w:rsidDel="009F79EC" w:rsidRDefault="00605853">
      <w:pPr>
        <w:pStyle w:val="TOC3"/>
        <w:rPr>
          <w:del w:id="351" w:author="Nair, Suresh P. (Nokia - US/Murray Hill)" w:date="2019-10-21T07:57:00Z"/>
          <w:rFonts w:asciiTheme="minorHAnsi" w:eastAsiaTheme="minorEastAsia" w:hAnsiTheme="minorHAnsi" w:cstheme="minorBidi"/>
          <w:sz w:val="22"/>
          <w:szCs w:val="22"/>
          <w:lang w:val="en-US"/>
        </w:rPr>
      </w:pPr>
      <w:del w:id="352" w:author="Nair, Suresh P. (Nokia - US/Murray Hill)" w:date="2019-10-21T07:57:00Z">
        <w:r w:rsidRPr="006B7C63" w:rsidDel="009F79EC">
          <w:rPr>
            <w:rFonts w:eastAsia="SimSun"/>
          </w:rPr>
          <w:delText>6.7.3</w:delText>
        </w:r>
        <w:r w:rsidDel="009F79EC">
          <w:rPr>
            <w:rFonts w:asciiTheme="minorHAnsi" w:eastAsiaTheme="minorEastAsia" w:hAnsiTheme="minorHAnsi" w:cstheme="minorBidi"/>
            <w:sz w:val="22"/>
            <w:szCs w:val="22"/>
            <w:lang w:val="en-US"/>
          </w:rPr>
          <w:tab/>
        </w:r>
        <w:r w:rsidRPr="006B7C63" w:rsidDel="009F79EC">
          <w:rPr>
            <w:rFonts w:eastAsia="SimSun"/>
          </w:rPr>
          <w:delText>Potential security requirements</w:delText>
        </w:r>
        <w:r w:rsidDel="009F79EC">
          <w:tab/>
          <w:delText>12</w:delText>
        </w:r>
      </w:del>
    </w:p>
    <w:p w14:paraId="72ED9614" w14:textId="5E3327DE" w:rsidR="00605853" w:rsidDel="009F79EC" w:rsidRDefault="00605853">
      <w:pPr>
        <w:pStyle w:val="TOC1"/>
        <w:rPr>
          <w:del w:id="353" w:author="Nair, Suresh P. (Nokia - US/Murray Hill)" w:date="2019-10-21T07:57:00Z"/>
          <w:rFonts w:asciiTheme="minorHAnsi" w:eastAsiaTheme="minorEastAsia" w:hAnsiTheme="minorHAnsi" w:cstheme="minorBidi"/>
          <w:szCs w:val="22"/>
          <w:lang w:val="en-US"/>
        </w:rPr>
      </w:pPr>
      <w:del w:id="354" w:author="Nair, Suresh P. (Nokia - US/Murray Hill)" w:date="2019-10-21T07:57:00Z">
        <w:r w:rsidDel="009F79EC">
          <w:delText>7</w:delText>
        </w:r>
        <w:r w:rsidDel="009F79EC">
          <w:rPr>
            <w:rFonts w:asciiTheme="minorHAnsi" w:eastAsiaTheme="minorEastAsia" w:hAnsiTheme="minorHAnsi" w:cstheme="minorBidi"/>
            <w:szCs w:val="22"/>
            <w:lang w:val="en-US"/>
          </w:rPr>
          <w:tab/>
        </w:r>
        <w:r w:rsidDel="009F79EC">
          <w:delText>Solutions</w:delText>
        </w:r>
        <w:r w:rsidDel="009F79EC">
          <w:tab/>
          <w:delText>12</w:delText>
        </w:r>
      </w:del>
    </w:p>
    <w:p w14:paraId="1FA36305" w14:textId="72E4B6D0" w:rsidR="00605853" w:rsidDel="009F79EC" w:rsidRDefault="00605853">
      <w:pPr>
        <w:pStyle w:val="TOC2"/>
        <w:rPr>
          <w:del w:id="355" w:author="Nair, Suresh P. (Nokia - US/Murray Hill)" w:date="2019-10-21T07:57:00Z"/>
          <w:rFonts w:asciiTheme="minorHAnsi" w:eastAsiaTheme="minorEastAsia" w:hAnsiTheme="minorHAnsi" w:cstheme="minorBidi"/>
          <w:sz w:val="22"/>
          <w:szCs w:val="22"/>
          <w:lang w:val="en-US"/>
        </w:rPr>
      </w:pPr>
      <w:del w:id="356" w:author="Nair, Suresh P. (Nokia - US/Murray Hill)" w:date="2019-10-21T07:57:00Z">
        <w:r w:rsidDel="009F79EC">
          <w:delText>7.1</w:delText>
        </w:r>
        <w:r w:rsidDel="009F79EC">
          <w:rPr>
            <w:rFonts w:asciiTheme="minorHAnsi" w:eastAsiaTheme="minorEastAsia" w:hAnsiTheme="minorHAnsi" w:cstheme="minorBidi"/>
            <w:sz w:val="22"/>
            <w:szCs w:val="22"/>
            <w:lang w:val="en-US"/>
          </w:rPr>
          <w:tab/>
        </w:r>
        <w:r w:rsidDel="009F79EC">
          <w:delText>Solution #1 Slice Specific Authentication and Authorization</w:delText>
        </w:r>
        <w:r w:rsidDel="009F79EC">
          <w:tab/>
          <w:delText>12</w:delText>
        </w:r>
      </w:del>
    </w:p>
    <w:p w14:paraId="5A1A8411" w14:textId="3AF35938" w:rsidR="00605853" w:rsidDel="009F79EC" w:rsidRDefault="00605853">
      <w:pPr>
        <w:pStyle w:val="TOC3"/>
        <w:rPr>
          <w:del w:id="357" w:author="Nair, Suresh P. (Nokia - US/Murray Hill)" w:date="2019-10-21T07:57:00Z"/>
          <w:rFonts w:asciiTheme="minorHAnsi" w:eastAsiaTheme="minorEastAsia" w:hAnsiTheme="minorHAnsi" w:cstheme="minorBidi"/>
          <w:sz w:val="22"/>
          <w:szCs w:val="22"/>
          <w:lang w:val="en-US"/>
        </w:rPr>
      </w:pPr>
      <w:del w:id="358" w:author="Nair, Suresh P. (Nokia - US/Murray Hill)" w:date="2019-10-21T07:57:00Z">
        <w:r w:rsidDel="009F79EC">
          <w:delText>7.1.1</w:delText>
        </w:r>
        <w:r w:rsidDel="009F79EC">
          <w:rPr>
            <w:rFonts w:asciiTheme="minorHAnsi" w:eastAsiaTheme="minorEastAsia" w:hAnsiTheme="minorHAnsi" w:cstheme="minorBidi"/>
            <w:sz w:val="22"/>
            <w:szCs w:val="22"/>
            <w:lang w:val="en-US"/>
          </w:rPr>
          <w:tab/>
        </w:r>
        <w:r w:rsidDel="009F79EC">
          <w:delText>Introduction</w:delText>
        </w:r>
        <w:r w:rsidDel="009F79EC">
          <w:tab/>
          <w:delText>12</w:delText>
        </w:r>
      </w:del>
    </w:p>
    <w:p w14:paraId="4649646E" w14:textId="24099E5F" w:rsidR="00605853" w:rsidDel="009F79EC" w:rsidRDefault="00605853">
      <w:pPr>
        <w:pStyle w:val="TOC3"/>
        <w:rPr>
          <w:del w:id="359" w:author="Nair, Suresh P. (Nokia - US/Murray Hill)" w:date="2019-10-21T07:57:00Z"/>
          <w:rFonts w:asciiTheme="minorHAnsi" w:eastAsiaTheme="minorEastAsia" w:hAnsiTheme="minorHAnsi" w:cstheme="minorBidi"/>
          <w:sz w:val="22"/>
          <w:szCs w:val="22"/>
          <w:lang w:val="en-US"/>
        </w:rPr>
      </w:pPr>
      <w:del w:id="360" w:author="Nair, Suresh P. (Nokia - US/Murray Hill)" w:date="2019-10-21T07:57:00Z">
        <w:r w:rsidDel="009F79EC">
          <w:delText>7.1.2</w:delText>
        </w:r>
        <w:r w:rsidDel="009F79EC">
          <w:rPr>
            <w:rFonts w:asciiTheme="minorHAnsi" w:eastAsiaTheme="minorEastAsia" w:hAnsiTheme="minorHAnsi" w:cstheme="minorBidi"/>
            <w:sz w:val="22"/>
            <w:szCs w:val="22"/>
            <w:lang w:val="en-US"/>
          </w:rPr>
          <w:tab/>
        </w:r>
        <w:r w:rsidDel="009F79EC">
          <w:delText>Solution details</w:delText>
        </w:r>
        <w:r w:rsidDel="009F79EC">
          <w:tab/>
          <w:delText>14</w:delText>
        </w:r>
      </w:del>
    </w:p>
    <w:p w14:paraId="089EAB27" w14:textId="5A647126" w:rsidR="00605853" w:rsidDel="009F79EC" w:rsidRDefault="00605853">
      <w:pPr>
        <w:pStyle w:val="TOC3"/>
        <w:rPr>
          <w:del w:id="361" w:author="Nair, Suresh P. (Nokia - US/Murray Hill)" w:date="2019-10-21T07:57:00Z"/>
          <w:rFonts w:asciiTheme="minorHAnsi" w:eastAsiaTheme="minorEastAsia" w:hAnsiTheme="minorHAnsi" w:cstheme="minorBidi"/>
          <w:sz w:val="22"/>
          <w:szCs w:val="22"/>
          <w:lang w:val="en-US"/>
        </w:rPr>
      </w:pPr>
      <w:del w:id="362" w:author="Nair, Suresh P. (Nokia - US/Murray Hill)" w:date="2019-10-21T07:57:00Z">
        <w:r w:rsidDel="009F79EC">
          <w:delText>7.1.3</w:delText>
        </w:r>
        <w:r w:rsidDel="009F79EC">
          <w:rPr>
            <w:rFonts w:asciiTheme="minorHAnsi" w:eastAsiaTheme="minorEastAsia" w:hAnsiTheme="minorHAnsi" w:cstheme="minorBidi"/>
            <w:sz w:val="22"/>
            <w:szCs w:val="22"/>
            <w:lang w:val="en-US"/>
          </w:rPr>
          <w:tab/>
        </w:r>
        <w:r w:rsidDel="009F79EC">
          <w:delText>Evaluation</w:delText>
        </w:r>
        <w:r w:rsidDel="009F79EC">
          <w:tab/>
          <w:delText>15</w:delText>
        </w:r>
      </w:del>
    </w:p>
    <w:p w14:paraId="4A18ACD1" w14:textId="1BD538B1" w:rsidR="00605853" w:rsidDel="009F79EC" w:rsidRDefault="00605853">
      <w:pPr>
        <w:pStyle w:val="TOC2"/>
        <w:rPr>
          <w:del w:id="363" w:author="Nair, Suresh P. (Nokia - US/Murray Hill)" w:date="2019-10-21T07:57:00Z"/>
          <w:rFonts w:asciiTheme="minorHAnsi" w:eastAsiaTheme="minorEastAsia" w:hAnsiTheme="minorHAnsi" w:cstheme="minorBidi"/>
          <w:sz w:val="22"/>
          <w:szCs w:val="22"/>
          <w:lang w:val="en-US"/>
        </w:rPr>
      </w:pPr>
      <w:del w:id="364" w:author="Nair, Suresh P. (Nokia - US/Murray Hill)" w:date="2019-10-21T07:57:00Z">
        <w:r w:rsidRPr="006B7C63" w:rsidDel="009F79EC">
          <w:rPr>
            <w:rFonts w:eastAsia="SimSun"/>
          </w:rPr>
          <w:delText>7.2</w:delText>
        </w:r>
        <w:r w:rsidDel="009F79EC">
          <w:rPr>
            <w:rFonts w:asciiTheme="minorHAnsi" w:eastAsiaTheme="minorEastAsia" w:hAnsiTheme="minorHAnsi" w:cstheme="minorBidi"/>
            <w:sz w:val="22"/>
            <w:szCs w:val="22"/>
            <w:lang w:val="en-US"/>
          </w:rPr>
          <w:tab/>
        </w:r>
        <w:r w:rsidRPr="006B7C63" w:rsidDel="009F79EC">
          <w:rPr>
            <w:rFonts w:eastAsia="SimSun"/>
          </w:rPr>
          <w:delText>Solution #2 Slice Authentication</w:delText>
        </w:r>
        <w:r w:rsidDel="009F79EC">
          <w:tab/>
          <w:delText>15</w:delText>
        </w:r>
      </w:del>
    </w:p>
    <w:p w14:paraId="2FAAA9DD" w14:textId="0BC58B85" w:rsidR="00605853" w:rsidDel="009F79EC" w:rsidRDefault="00605853">
      <w:pPr>
        <w:pStyle w:val="TOC3"/>
        <w:rPr>
          <w:del w:id="365" w:author="Nair, Suresh P. (Nokia - US/Murray Hill)" w:date="2019-10-21T07:57:00Z"/>
          <w:rFonts w:asciiTheme="minorHAnsi" w:eastAsiaTheme="minorEastAsia" w:hAnsiTheme="minorHAnsi" w:cstheme="minorBidi"/>
          <w:sz w:val="22"/>
          <w:szCs w:val="22"/>
          <w:lang w:val="en-US"/>
        </w:rPr>
      </w:pPr>
      <w:del w:id="366" w:author="Nair, Suresh P. (Nokia - US/Murray Hill)" w:date="2019-10-21T07:57:00Z">
        <w:r w:rsidRPr="006B7C63" w:rsidDel="009F79EC">
          <w:rPr>
            <w:rFonts w:eastAsia="SimSun"/>
          </w:rPr>
          <w:delText>7.2.1</w:delText>
        </w:r>
        <w:r w:rsidDel="009F79EC">
          <w:rPr>
            <w:rFonts w:asciiTheme="minorHAnsi" w:eastAsiaTheme="minorEastAsia" w:hAnsiTheme="minorHAnsi" w:cstheme="minorBidi"/>
            <w:sz w:val="22"/>
            <w:szCs w:val="22"/>
            <w:lang w:val="en-US"/>
          </w:rPr>
          <w:tab/>
        </w:r>
        <w:r w:rsidRPr="006B7C63" w:rsidDel="009F79EC">
          <w:rPr>
            <w:rFonts w:eastAsia="SimSun"/>
          </w:rPr>
          <w:delText>Introduction</w:delText>
        </w:r>
        <w:r w:rsidDel="009F79EC">
          <w:tab/>
          <w:delText>15</w:delText>
        </w:r>
      </w:del>
    </w:p>
    <w:p w14:paraId="41435841" w14:textId="55072145" w:rsidR="00605853" w:rsidDel="009F79EC" w:rsidRDefault="00605853">
      <w:pPr>
        <w:pStyle w:val="TOC3"/>
        <w:rPr>
          <w:del w:id="367" w:author="Nair, Suresh P. (Nokia - US/Murray Hill)" w:date="2019-10-21T07:57:00Z"/>
          <w:rFonts w:asciiTheme="minorHAnsi" w:eastAsiaTheme="minorEastAsia" w:hAnsiTheme="minorHAnsi" w:cstheme="minorBidi"/>
          <w:sz w:val="22"/>
          <w:szCs w:val="22"/>
          <w:lang w:val="en-US"/>
        </w:rPr>
      </w:pPr>
      <w:del w:id="368" w:author="Nair, Suresh P. (Nokia - US/Murray Hill)" w:date="2019-10-21T07:57:00Z">
        <w:r w:rsidRPr="006B7C63" w:rsidDel="009F79EC">
          <w:rPr>
            <w:rFonts w:eastAsia="SimSun"/>
          </w:rPr>
          <w:delText>7.2.2</w:delText>
        </w:r>
        <w:r w:rsidDel="009F79EC">
          <w:rPr>
            <w:rFonts w:asciiTheme="minorHAnsi" w:eastAsiaTheme="minorEastAsia" w:hAnsiTheme="minorHAnsi" w:cstheme="minorBidi"/>
            <w:sz w:val="22"/>
            <w:szCs w:val="22"/>
            <w:lang w:val="en-US"/>
          </w:rPr>
          <w:tab/>
        </w:r>
        <w:r w:rsidRPr="006B7C63" w:rsidDel="009F79EC">
          <w:rPr>
            <w:rFonts w:eastAsia="SimSun"/>
          </w:rPr>
          <w:delText>Solution details</w:delText>
        </w:r>
        <w:r w:rsidDel="009F79EC">
          <w:tab/>
          <w:delText>15</w:delText>
        </w:r>
      </w:del>
    </w:p>
    <w:p w14:paraId="4F9D8EB4" w14:textId="783DD07A" w:rsidR="00605853" w:rsidDel="009F79EC" w:rsidRDefault="00605853">
      <w:pPr>
        <w:pStyle w:val="TOC3"/>
        <w:rPr>
          <w:del w:id="369" w:author="Nair, Suresh P. (Nokia - US/Murray Hill)" w:date="2019-10-21T07:57:00Z"/>
          <w:rFonts w:asciiTheme="minorHAnsi" w:eastAsiaTheme="minorEastAsia" w:hAnsiTheme="minorHAnsi" w:cstheme="minorBidi"/>
          <w:sz w:val="22"/>
          <w:szCs w:val="22"/>
          <w:lang w:val="en-US"/>
        </w:rPr>
      </w:pPr>
      <w:del w:id="370" w:author="Nair, Suresh P. (Nokia - US/Murray Hill)" w:date="2019-10-21T07:57:00Z">
        <w:r w:rsidRPr="006B7C63" w:rsidDel="009F79EC">
          <w:rPr>
            <w:rFonts w:eastAsia="SimSun"/>
          </w:rPr>
          <w:delText>7.2.3</w:delText>
        </w:r>
        <w:r w:rsidDel="009F79EC">
          <w:rPr>
            <w:rFonts w:asciiTheme="minorHAnsi" w:eastAsiaTheme="minorEastAsia" w:hAnsiTheme="minorHAnsi" w:cstheme="minorBidi"/>
            <w:sz w:val="22"/>
            <w:szCs w:val="22"/>
            <w:lang w:val="en-US"/>
          </w:rPr>
          <w:tab/>
        </w:r>
        <w:r w:rsidRPr="006B7C63" w:rsidDel="009F79EC">
          <w:rPr>
            <w:rFonts w:eastAsia="SimSun"/>
          </w:rPr>
          <w:delText>Evaluation</w:delText>
        </w:r>
        <w:r w:rsidDel="009F79EC">
          <w:tab/>
          <w:delText>17</w:delText>
        </w:r>
      </w:del>
    </w:p>
    <w:p w14:paraId="6A78681A" w14:textId="548A56B0" w:rsidR="00605853" w:rsidDel="009F79EC" w:rsidRDefault="00605853">
      <w:pPr>
        <w:pStyle w:val="TOC2"/>
        <w:rPr>
          <w:del w:id="371" w:author="Nair, Suresh P. (Nokia - US/Murray Hill)" w:date="2019-10-21T07:57:00Z"/>
          <w:rFonts w:asciiTheme="minorHAnsi" w:eastAsiaTheme="minorEastAsia" w:hAnsiTheme="minorHAnsi" w:cstheme="minorBidi"/>
          <w:sz w:val="22"/>
          <w:szCs w:val="22"/>
          <w:lang w:val="en-US"/>
        </w:rPr>
      </w:pPr>
      <w:del w:id="372" w:author="Nair, Suresh P. (Nokia - US/Murray Hill)" w:date="2019-10-21T07:57:00Z">
        <w:r w:rsidRPr="006B7C63" w:rsidDel="009F79EC">
          <w:rPr>
            <w:rFonts w:eastAsia="SimSun"/>
          </w:rPr>
          <w:delText>7.3</w:delText>
        </w:r>
        <w:r w:rsidDel="009F79EC">
          <w:rPr>
            <w:rFonts w:asciiTheme="minorHAnsi" w:eastAsiaTheme="minorEastAsia" w:hAnsiTheme="minorHAnsi" w:cstheme="minorBidi"/>
            <w:sz w:val="22"/>
            <w:szCs w:val="22"/>
            <w:lang w:val="en-US"/>
          </w:rPr>
          <w:tab/>
        </w:r>
        <w:r w:rsidRPr="006B7C63" w:rsidDel="009F79EC">
          <w:rPr>
            <w:rFonts w:eastAsia="SimSun"/>
          </w:rPr>
          <w:delText>Solution #3 Security features for NSaaS</w:delText>
        </w:r>
        <w:r w:rsidDel="009F79EC">
          <w:tab/>
          <w:delText>17</w:delText>
        </w:r>
      </w:del>
    </w:p>
    <w:p w14:paraId="283EB00C" w14:textId="18ECADA2" w:rsidR="00605853" w:rsidDel="009F79EC" w:rsidRDefault="00605853">
      <w:pPr>
        <w:pStyle w:val="TOC3"/>
        <w:rPr>
          <w:del w:id="373" w:author="Nair, Suresh P. (Nokia - US/Murray Hill)" w:date="2019-10-21T07:57:00Z"/>
          <w:rFonts w:asciiTheme="minorHAnsi" w:eastAsiaTheme="minorEastAsia" w:hAnsiTheme="minorHAnsi" w:cstheme="minorBidi"/>
          <w:sz w:val="22"/>
          <w:szCs w:val="22"/>
          <w:lang w:val="en-US"/>
        </w:rPr>
      </w:pPr>
      <w:del w:id="374" w:author="Nair, Suresh P. (Nokia - US/Murray Hill)" w:date="2019-10-21T07:57:00Z">
        <w:r w:rsidRPr="006B7C63" w:rsidDel="009F79EC">
          <w:rPr>
            <w:rFonts w:eastAsia="SimSun"/>
          </w:rPr>
          <w:delText>7.3.1</w:delText>
        </w:r>
        <w:r w:rsidDel="009F79EC">
          <w:rPr>
            <w:rFonts w:asciiTheme="minorHAnsi" w:eastAsiaTheme="minorEastAsia" w:hAnsiTheme="minorHAnsi" w:cstheme="minorBidi"/>
            <w:sz w:val="22"/>
            <w:szCs w:val="22"/>
            <w:lang w:val="en-US"/>
          </w:rPr>
          <w:tab/>
        </w:r>
        <w:r w:rsidRPr="006B7C63" w:rsidDel="009F79EC">
          <w:rPr>
            <w:rFonts w:eastAsia="SimSun"/>
          </w:rPr>
          <w:delText>Introduction</w:delText>
        </w:r>
        <w:r w:rsidDel="009F79EC">
          <w:tab/>
          <w:delText>17</w:delText>
        </w:r>
      </w:del>
    </w:p>
    <w:p w14:paraId="07F486D8" w14:textId="0CEC0107" w:rsidR="00605853" w:rsidDel="009F79EC" w:rsidRDefault="00605853">
      <w:pPr>
        <w:pStyle w:val="TOC3"/>
        <w:rPr>
          <w:del w:id="375" w:author="Nair, Suresh P. (Nokia - US/Murray Hill)" w:date="2019-10-21T07:57:00Z"/>
          <w:rFonts w:asciiTheme="minorHAnsi" w:eastAsiaTheme="minorEastAsia" w:hAnsiTheme="minorHAnsi" w:cstheme="minorBidi"/>
          <w:sz w:val="22"/>
          <w:szCs w:val="22"/>
          <w:lang w:val="en-US"/>
        </w:rPr>
      </w:pPr>
      <w:del w:id="376" w:author="Nair, Suresh P. (Nokia - US/Murray Hill)" w:date="2019-10-21T07:57:00Z">
        <w:r w:rsidRPr="006B7C63" w:rsidDel="009F79EC">
          <w:rPr>
            <w:rFonts w:eastAsia="SimSun"/>
          </w:rPr>
          <w:delText>7.3.2</w:delText>
        </w:r>
        <w:r w:rsidDel="009F79EC">
          <w:rPr>
            <w:rFonts w:asciiTheme="minorHAnsi" w:eastAsiaTheme="minorEastAsia" w:hAnsiTheme="minorHAnsi" w:cstheme="minorBidi"/>
            <w:sz w:val="22"/>
            <w:szCs w:val="22"/>
            <w:lang w:val="en-US"/>
          </w:rPr>
          <w:tab/>
        </w:r>
        <w:r w:rsidRPr="006B7C63" w:rsidDel="009F79EC">
          <w:rPr>
            <w:rFonts w:eastAsia="SimSun"/>
          </w:rPr>
          <w:delText>Solution details</w:delText>
        </w:r>
        <w:r w:rsidDel="009F79EC">
          <w:tab/>
          <w:delText>17</w:delText>
        </w:r>
      </w:del>
    </w:p>
    <w:p w14:paraId="4AE5AEB6" w14:textId="29BDCC32" w:rsidR="00605853" w:rsidDel="009F79EC" w:rsidRDefault="00605853">
      <w:pPr>
        <w:pStyle w:val="TOC3"/>
        <w:rPr>
          <w:del w:id="377" w:author="Nair, Suresh P. (Nokia - US/Murray Hill)" w:date="2019-10-21T07:57:00Z"/>
          <w:rFonts w:asciiTheme="minorHAnsi" w:eastAsiaTheme="minorEastAsia" w:hAnsiTheme="minorHAnsi" w:cstheme="minorBidi"/>
          <w:sz w:val="22"/>
          <w:szCs w:val="22"/>
          <w:lang w:val="en-US"/>
        </w:rPr>
      </w:pPr>
      <w:del w:id="378" w:author="Nair, Suresh P. (Nokia - US/Murray Hill)" w:date="2019-10-21T07:57:00Z">
        <w:r w:rsidRPr="006B7C63" w:rsidDel="009F79EC">
          <w:rPr>
            <w:rFonts w:eastAsia="SimSun"/>
          </w:rPr>
          <w:delText>7.3.3</w:delText>
        </w:r>
        <w:r w:rsidDel="009F79EC">
          <w:rPr>
            <w:rFonts w:asciiTheme="minorHAnsi" w:eastAsiaTheme="minorEastAsia" w:hAnsiTheme="minorHAnsi" w:cstheme="minorBidi"/>
            <w:sz w:val="22"/>
            <w:szCs w:val="22"/>
            <w:lang w:val="en-US"/>
          </w:rPr>
          <w:tab/>
        </w:r>
        <w:r w:rsidRPr="006B7C63" w:rsidDel="009F79EC">
          <w:rPr>
            <w:rFonts w:eastAsia="SimSun"/>
          </w:rPr>
          <w:delText>Evaluation</w:delText>
        </w:r>
        <w:r w:rsidDel="009F79EC">
          <w:tab/>
          <w:delText>17</w:delText>
        </w:r>
      </w:del>
    </w:p>
    <w:p w14:paraId="686C5654" w14:textId="61012240" w:rsidR="00605853" w:rsidDel="009F79EC" w:rsidRDefault="00605853">
      <w:pPr>
        <w:pStyle w:val="TOC2"/>
        <w:rPr>
          <w:del w:id="379" w:author="Nair, Suresh P. (Nokia - US/Murray Hill)" w:date="2019-10-21T07:57:00Z"/>
          <w:rFonts w:asciiTheme="minorHAnsi" w:eastAsiaTheme="minorEastAsia" w:hAnsiTheme="minorHAnsi" w:cstheme="minorBidi"/>
          <w:sz w:val="22"/>
          <w:szCs w:val="22"/>
          <w:lang w:val="en-US"/>
        </w:rPr>
      </w:pPr>
      <w:del w:id="380" w:author="Nair, Suresh P. (Nokia - US/Murray Hill)" w:date="2019-10-21T07:57:00Z">
        <w:r w:rsidDel="009F79EC">
          <w:delText>7.4</w:delText>
        </w:r>
        <w:r w:rsidDel="009F79EC">
          <w:rPr>
            <w:rFonts w:asciiTheme="minorHAnsi" w:eastAsiaTheme="minorEastAsia" w:hAnsiTheme="minorHAnsi" w:cstheme="minorBidi"/>
            <w:sz w:val="22"/>
            <w:szCs w:val="22"/>
            <w:lang w:val="en-US"/>
          </w:rPr>
          <w:tab/>
        </w:r>
        <w:r w:rsidDel="009F79EC">
          <w:delText>Solution #4 Solution for Slice Specific Authentication and Authorization with multiple registrations in the same PLMN</w:delText>
        </w:r>
        <w:r w:rsidDel="009F79EC">
          <w:tab/>
          <w:delText>17</w:delText>
        </w:r>
      </w:del>
    </w:p>
    <w:p w14:paraId="1F38C908" w14:textId="25E8F1DF" w:rsidR="00605853" w:rsidDel="009F79EC" w:rsidRDefault="00605853">
      <w:pPr>
        <w:pStyle w:val="TOC2"/>
        <w:rPr>
          <w:del w:id="381" w:author="Nair, Suresh P. (Nokia - US/Murray Hill)" w:date="2019-10-21T07:57:00Z"/>
          <w:rFonts w:asciiTheme="minorHAnsi" w:eastAsiaTheme="minorEastAsia" w:hAnsiTheme="minorHAnsi" w:cstheme="minorBidi"/>
          <w:sz w:val="22"/>
          <w:szCs w:val="22"/>
          <w:lang w:val="en-US"/>
        </w:rPr>
      </w:pPr>
      <w:del w:id="382" w:author="Nair, Suresh P. (Nokia - US/Murray Hill)" w:date="2019-10-21T07:57:00Z">
        <w:r w:rsidRPr="006B7C63" w:rsidDel="009F79EC">
          <w:rPr>
            <w:rFonts w:eastAsia="SimSun"/>
          </w:rPr>
          <w:delText>7.5</w:delText>
        </w:r>
        <w:r w:rsidDel="009F79EC">
          <w:rPr>
            <w:rFonts w:asciiTheme="minorHAnsi" w:eastAsiaTheme="minorEastAsia" w:hAnsiTheme="minorHAnsi" w:cstheme="minorBidi"/>
            <w:sz w:val="22"/>
            <w:szCs w:val="22"/>
            <w:lang w:val="en-US"/>
          </w:rPr>
          <w:tab/>
        </w:r>
        <w:r w:rsidRPr="006B7C63" w:rsidDel="009F79EC">
          <w:rPr>
            <w:rFonts w:eastAsia="SimSun"/>
          </w:rPr>
          <w:delText>Solution #5 Privacy for Slice Authentication</w:delText>
        </w:r>
        <w:r w:rsidDel="009F79EC">
          <w:tab/>
          <w:delText>19</w:delText>
        </w:r>
      </w:del>
    </w:p>
    <w:p w14:paraId="6084FCB0" w14:textId="5C5E89BE" w:rsidR="00605853" w:rsidDel="009F79EC" w:rsidRDefault="00605853">
      <w:pPr>
        <w:pStyle w:val="TOC3"/>
        <w:rPr>
          <w:del w:id="383" w:author="Nair, Suresh P. (Nokia - US/Murray Hill)" w:date="2019-10-21T07:57:00Z"/>
          <w:rFonts w:asciiTheme="minorHAnsi" w:eastAsiaTheme="minorEastAsia" w:hAnsiTheme="minorHAnsi" w:cstheme="minorBidi"/>
          <w:sz w:val="22"/>
          <w:szCs w:val="22"/>
          <w:lang w:val="en-US"/>
        </w:rPr>
      </w:pPr>
      <w:del w:id="384" w:author="Nair, Suresh P. (Nokia - US/Murray Hill)" w:date="2019-10-21T07:57:00Z">
        <w:r w:rsidRPr="006B7C63" w:rsidDel="009F79EC">
          <w:rPr>
            <w:rFonts w:eastAsia="SimSun"/>
          </w:rPr>
          <w:delText>7.5.1</w:delText>
        </w:r>
        <w:r w:rsidDel="009F79EC">
          <w:rPr>
            <w:rFonts w:asciiTheme="minorHAnsi" w:eastAsiaTheme="minorEastAsia" w:hAnsiTheme="minorHAnsi" w:cstheme="minorBidi"/>
            <w:sz w:val="22"/>
            <w:szCs w:val="22"/>
            <w:lang w:val="en-US"/>
          </w:rPr>
          <w:tab/>
        </w:r>
        <w:r w:rsidRPr="006B7C63" w:rsidDel="009F79EC">
          <w:rPr>
            <w:rFonts w:eastAsia="SimSun"/>
          </w:rPr>
          <w:delText>Introduction</w:delText>
        </w:r>
        <w:r w:rsidDel="009F79EC">
          <w:tab/>
          <w:delText>19</w:delText>
        </w:r>
      </w:del>
    </w:p>
    <w:p w14:paraId="68DEE266" w14:textId="4C99071E" w:rsidR="00605853" w:rsidDel="009F79EC" w:rsidRDefault="00605853">
      <w:pPr>
        <w:pStyle w:val="TOC3"/>
        <w:rPr>
          <w:del w:id="385" w:author="Nair, Suresh P. (Nokia - US/Murray Hill)" w:date="2019-10-21T07:57:00Z"/>
          <w:rFonts w:asciiTheme="minorHAnsi" w:eastAsiaTheme="minorEastAsia" w:hAnsiTheme="minorHAnsi" w:cstheme="minorBidi"/>
          <w:sz w:val="22"/>
          <w:szCs w:val="22"/>
          <w:lang w:val="en-US"/>
        </w:rPr>
      </w:pPr>
      <w:del w:id="386" w:author="Nair, Suresh P. (Nokia - US/Murray Hill)" w:date="2019-10-21T07:57:00Z">
        <w:r w:rsidRPr="006B7C63" w:rsidDel="009F79EC">
          <w:rPr>
            <w:rFonts w:eastAsia="SimSun"/>
          </w:rPr>
          <w:delText>7.5.2</w:delText>
        </w:r>
        <w:r w:rsidDel="009F79EC">
          <w:rPr>
            <w:rFonts w:asciiTheme="minorHAnsi" w:eastAsiaTheme="minorEastAsia" w:hAnsiTheme="minorHAnsi" w:cstheme="minorBidi"/>
            <w:sz w:val="22"/>
            <w:szCs w:val="22"/>
            <w:lang w:val="en-US"/>
          </w:rPr>
          <w:tab/>
        </w:r>
        <w:r w:rsidRPr="006B7C63" w:rsidDel="009F79EC">
          <w:rPr>
            <w:rFonts w:eastAsia="SimSun"/>
          </w:rPr>
          <w:delText>Solution details</w:delText>
        </w:r>
        <w:r w:rsidDel="009F79EC">
          <w:tab/>
          <w:delText>20</w:delText>
        </w:r>
      </w:del>
    </w:p>
    <w:p w14:paraId="49A04390" w14:textId="1904BCB5" w:rsidR="00605853" w:rsidDel="009F79EC" w:rsidRDefault="00605853">
      <w:pPr>
        <w:pStyle w:val="TOC3"/>
        <w:rPr>
          <w:del w:id="387" w:author="Nair, Suresh P. (Nokia - US/Murray Hill)" w:date="2019-10-21T07:57:00Z"/>
          <w:rFonts w:asciiTheme="minorHAnsi" w:eastAsiaTheme="minorEastAsia" w:hAnsiTheme="minorHAnsi" w:cstheme="minorBidi"/>
          <w:sz w:val="22"/>
          <w:szCs w:val="22"/>
          <w:lang w:val="en-US"/>
        </w:rPr>
      </w:pPr>
      <w:del w:id="388" w:author="Nair, Suresh P. (Nokia - US/Murray Hill)" w:date="2019-10-21T07:57:00Z">
        <w:r w:rsidRPr="006B7C63" w:rsidDel="009F79EC">
          <w:rPr>
            <w:rFonts w:eastAsia="SimSun"/>
          </w:rPr>
          <w:delText>7.5.3</w:delText>
        </w:r>
        <w:r w:rsidDel="009F79EC">
          <w:rPr>
            <w:rFonts w:asciiTheme="minorHAnsi" w:eastAsiaTheme="minorEastAsia" w:hAnsiTheme="minorHAnsi" w:cstheme="minorBidi"/>
            <w:sz w:val="22"/>
            <w:szCs w:val="22"/>
            <w:lang w:val="en-US"/>
          </w:rPr>
          <w:tab/>
        </w:r>
        <w:r w:rsidRPr="006B7C63" w:rsidDel="009F79EC">
          <w:rPr>
            <w:rFonts w:eastAsia="SimSun"/>
          </w:rPr>
          <w:delText>Evaluation</w:delText>
        </w:r>
        <w:r w:rsidDel="009F79EC">
          <w:tab/>
          <w:delText>21</w:delText>
        </w:r>
      </w:del>
    </w:p>
    <w:p w14:paraId="244CC35B" w14:textId="58E4BBE2" w:rsidR="00605853" w:rsidDel="009F79EC" w:rsidRDefault="00605853">
      <w:pPr>
        <w:pStyle w:val="TOC2"/>
        <w:rPr>
          <w:del w:id="389" w:author="Nair, Suresh P. (Nokia - US/Murray Hill)" w:date="2019-10-21T07:57:00Z"/>
          <w:rFonts w:asciiTheme="minorHAnsi" w:eastAsiaTheme="minorEastAsia" w:hAnsiTheme="minorHAnsi" w:cstheme="minorBidi"/>
          <w:sz w:val="22"/>
          <w:szCs w:val="22"/>
          <w:lang w:val="en-US"/>
        </w:rPr>
      </w:pPr>
      <w:del w:id="390" w:author="Nair, Suresh P. (Nokia - US/Murray Hill)" w:date="2019-10-21T07:57:00Z">
        <w:r w:rsidRPr="006B7C63" w:rsidDel="009F79EC">
          <w:rPr>
            <w:rFonts w:eastAsia="SimSun"/>
          </w:rPr>
          <w:delText>7.6</w:delText>
        </w:r>
        <w:r w:rsidDel="009F79EC">
          <w:rPr>
            <w:rFonts w:asciiTheme="minorHAnsi" w:eastAsiaTheme="minorEastAsia" w:hAnsiTheme="minorHAnsi" w:cstheme="minorBidi"/>
            <w:sz w:val="22"/>
            <w:szCs w:val="22"/>
            <w:lang w:val="en-US"/>
          </w:rPr>
          <w:tab/>
        </w:r>
        <w:r w:rsidRPr="006B7C63" w:rsidDel="009F79EC">
          <w:rPr>
            <w:rFonts w:eastAsia="SimSun"/>
          </w:rPr>
          <w:delText>Solution #6 Slice Authentication with user ID privacy but network aware</w:delText>
        </w:r>
        <w:r w:rsidDel="009F79EC">
          <w:tab/>
          <w:delText>21</w:delText>
        </w:r>
      </w:del>
    </w:p>
    <w:p w14:paraId="2FEF3DF2" w14:textId="5804EC61" w:rsidR="00605853" w:rsidDel="009F79EC" w:rsidRDefault="00605853">
      <w:pPr>
        <w:pStyle w:val="TOC3"/>
        <w:rPr>
          <w:del w:id="391" w:author="Nair, Suresh P. (Nokia - US/Murray Hill)" w:date="2019-10-21T07:57:00Z"/>
          <w:rFonts w:asciiTheme="minorHAnsi" w:eastAsiaTheme="minorEastAsia" w:hAnsiTheme="minorHAnsi" w:cstheme="minorBidi"/>
          <w:sz w:val="22"/>
          <w:szCs w:val="22"/>
          <w:lang w:val="en-US"/>
        </w:rPr>
      </w:pPr>
      <w:del w:id="392" w:author="Nair, Suresh P. (Nokia - US/Murray Hill)" w:date="2019-10-21T07:57:00Z">
        <w:r w:rsidRPr="006B7C63" w:rsidDel="009F79EC">
          <w:rPr>
            <w:rFonts w:eastAsia="SimSun"/>
          </w:rPr>
          <w:delText>7.6.1</w:delText>
        </w:r>
        <w:r w:rsidDel="009F79EC">
          <w:rPr>
            <w:rFonts w:asciiTheme="minorHAnsi" w:eastAsiaTheme="minorEastAsia" w:hAnsiTheme="minorHAnsi" w:cstheme="minorBidi"/>
            <w:sz w:val="22"/>
            <w:szCs w:val="22"/>
            <w:lang w:val="en-US"/>
          </w:rPr>
          <w:tab/>
        </w:r>
        <w:r w:rsidRPr="006B7C63" w:rsidDel="009F79EC">
          <w:rPr>
            <w:rFonts w:eastAsia="SimSun"/>
          </w:rPr>
          <w:delText>Introduction</w:delText>
        </w:r>
        <w:r w:rsidDel="009F79EC">
          <w:tab/>
          <w:delText>21</w:delText>
        </w:r>
      </w:del>
    </w:p>
    <w:p w14:paraId="0828361F" w14:textId="179D7E78" w:rsidR="00605853" w:rsidDel="009F79EC" w:rsidRDefault="00605853">
      <w:pPr>
        <w:pStyle w:val="TOC3"/>
        <w:rPr>
          <w:del w:id="393" w:author="Nair, Suresh P. (Nokia - US/Murray Hill)" w:date="2019-10-21T07:57:00Z"/>
          <w:rFonts w:asciiTheme="minorHAnsi" w:eastAsiaTheme="minorEastAsia" w:hAnsiTheme="minorHAnsi" w:cstheme="minorBidi"/>
          <w:sz w:val="22"/>
          <w:szCs w:val="22"/>
          <w:lang w:val="en-US"/>
        </w:rPr>
      </w:pPr>
      <w:del w:id="394" w:author="Nair, Suresh P. (Nokia - US/Murray Hill)" w:date="2019-10-21T07:57:00Z">
        <w:r w:rsidRPr="006B7C63" w:rsidDel="009F79EC">
          <w:rPr>
            <w:rFonts w:eastAsia="SimSun"/>
          </w:rPr>
          <w:delText>7.6.2</w:delText>
        </w:r>
        <w:r w:rsidDel="009F79EC">
          <w:rPr>
            <w:rFonts w:asciiTheme="minorHAnsi" w:eastAsiaTheme="minorEastAsia" w:hAnsiTheme="minorHAnsi" w:cstheme="minorBidi"/>
            <w:sz w:val="22"/>
            <w:szCs w:val="22"/>
            <w:lang w:val="en-US"/>
          </w:rPr>
          <w:tab/>
        </w:r>
        <w:r w:rsidRPr="006B7C63" w:rsidDel="009F79EC">
          <w:rPr>
            <w:rFonts w:eastAsia="SimSun"/>
          </w:rPr>
          <w:delText>Solution details</w:delText>
        </w:r>
        <w:r w:rsidDel="009F79EC">
          <w:tab/>
          <w:delText>21</w:delText>
        </w:r>
      </w:del>
    </w:p>
    <w:p w14:paraId="09B10880" w14:textId="4FF823A3" w:rsidR="00605853" w:rsidDel="009F79EC" w:rsidRDefault="00605853">
      <w:pPr>
        <w:pStyle w:val="TOC3"/>
        <w:rPr>
          <w:del w:id="395" w:author="Nair, Suresh P. (Nokia - US/Murray Hill)" w:date="2019-10-21T07:57:00Z"/>
          <w:rFonts w:asciiTheme="minorHAnsi" w:eastAsiaTheme="minorEastAsia" w:hAnsiTheme="minorHAnsi" w:cstheme="minorBidi"/>
          <w:sz w:val="22"/>
          <w:szCs w:val="22"/>
          <w:lang w:val="en-US"/>
        </w:rPr>
      </w:pPr>
      <w:del w:id="396" w:author="Nair, Suresh P. (Nokia - US/Murray Hill)" w:date="2019-10-21T07:57:00Z">
        <w:r w:rsidRPr="006B7C63" w:rsidDel="009F79EC">
          <w:rPr>
            <w:rFonts w:eastAsia="SimSun"/>
          </w:rPr>
          <w:delText>7.6.3</w:delText>
        </w:r>
        <w:r w:rsidDel="009F79EC">
          <w:rPr>
            <w:rFonts w:asciiTheme="minorHAnsi" w:eastAsiaTheme="minorEastAsia" w:hAnsiTheme="minorHAnsi" w:cstheme="minorBidi"/>
            <w:sz w:val="22"/>
            <w:szCs w:val="22"/>
            <w:lang w:val="en-US"/>
          </w:rPr>
          <w:tab/>
        </w:r>
        <w:r w:rsidRPr="006B7C63" w:rsidDel="009F79EC">
          <w:rPr>
            <w:rFonts w:eastAsia="SimSun"/>
          </w:rPr>
          <w:delText>Evaluation</w:delText>
        </w:r>
        <w:r w:rsidDel="009F79EC">
          <w:tab/>
          <w:delText>23</w:delText>
        </w:r>
      </w:del>
    </w:p>
    <w:p w14:paraId="679FC3AE" w14:textId="1F6ECE50" w:rsidR="00605853" w:rsidDel="009F79EC" w:rsidRDefault="00605853">
      <w:pPr>
        <w:pStyle w:val="TOC2"/>
        <w:rPr>
          <w:del w:id="397" w:author="Nair, Suresh P. (Nokia - US/Murray Hill)" w:date="2019-10-21T07:57:00Z"/>
          <w:rFonts w:asciiTheme="minorHAnsi" w:eastAsiaTheme="minorEastAsia" w:hAnsiTheme="minorHAnsi" w:cstheme="minorBidi"/>
          <w:sz w:val="22"/>
          <w:szCs w:val="22"/>
          <w:lang w:val="en-US"/>
        </w:rPr>
      </w:pPr>
      <w:del w:id="398" w:author="Nair, Suresh P. (Nokia - US/Murray Hill)" w:date="2019-10-21T07:57:00Z">
        <w:r w:rsidRPr="006B7C63" w:rsidDel="009F79EC">
          <w:rPr>
            <w:rFonts w:eastAsia="SimSun"/>
          </w:rPr>
          <w:delText>7.7</w:delText>
        </w:r>
        <w:r w:rsidDel="009F79EC">
          <w:rPr>
            <w:rFonts w:asciiTheme="minorHAnsi" w:eastAsiaTheme="minorEastAsia" w:hAnsiTheme="minorHAnsi" w:cstheme="minorBidi"/>
            <w:sz w:val="22"/>
            <w:szCs w:val="22"/>
            <w:lang w:val="en-US"/>
          </w:rPr>
          <w:tab/>
        </w:r>
        <w:r w:rsidRPr="006B7C63" w:rsidDel="009F79EC">
          <w:rPr>
            <w:rFonts w:eastAsia="SimSun"/>
          </w:rPr>
          <w:delText>Solution #7: Solution to protect user ID</w:delText>
        </w:r>
        <w:r w:rsidDel="009F79EC">
          <w:tab/>
          <w:delText>23</w:delText>
        </w:r>
      </w:del>
    </w:p>
    <w:p w14:paraId="7722D85A" w14:textId="3A2A3ABA" w:rsidR="00605853" w:rsidDel="009F79EC" w:rsidRDefault="00605853">
      <w:pPr>
        <w:pStyle w:val="TOC3"/>
        <w:rPr>
          <w:del w:id="399" w:author="Nair, Suresh P. (Nokia - US/Murray Hill)" w:date="2019-10-21T07:57:00Z"/>
          <w:rFonts w:asciiTheme="minorHAnsi" w:eastAsiaTheme="minorEastAsia" w:hAnsiTheme="minorHAnsi" w:cstheme="minorBidi"/>
          <w:sz w:val="22"/>
          <w:szCs w:val="22"/>
          <w:lang w:val="en-US"/>
        </w:rPr>
      </w:pPr>
      <w:del w:id="400" w:author="Nair, Suresh P. (Nokia - US/Murray Hill)" w:date="2019-10-21T07:57:00Z">
        <w:r w:rsidRPr="006B7C63" w:rsidDel="009F79EC">
          <w:rPr>
            <w:rFonts w:eastAsia="SimSun"/>
          </w:rPr>
          <w:delText>7.7.1</w:delText>
        </w:r>
        <w:r w:rsidDel="009F79EC">
          <w:rPr>
            <w:rFonts w:asciiTheme="minorHAnsi" w:eastAsiaTheme="minorEastAsia" w:hAnsiTheme="minorHAnsi" w:cstheme="minorBidi"/>
            <w:sz w:val="22"/>
            <w:szCs w:val="22"/>
            <w:lang w:val="en-US"/>
          </w:rPr>
          <w:tab/>
        </w:r>
        <w:r w:rsidRPr="006B7C63" w:rsidDel="009F79EC">
          <w:rPr>
            <w:rFonts w:eastAsia="SimSun"/>
          </w:rPr>
          <w:delText>Introduction</w:delText>
        </w:r>
        <w:r w:rsidDel="009F79EC">
          <w:tab/>
          <w:delText>23</w:delText>
        </w:r>
      </w:del>
    </w:p>
    <w:p w14:paraId="0ED2F55A" w14:textId="7B4CBB11" w:rsidR="00605853" w:rsidDel="009F79EC" w:rsidRDefault="00605853">
      <w:pPr>
        <w:pStyle w:val="TOC2"/>
        <w:rPr>
          <w:del w:id="401" w:author="Nair, Suresh P. (Nokia - US/Murray Hill)" w:date="2019-10-21T07:57:00Z"/>
          <w:rFonts w:asciiTheme="minorHAnsi" w:eastAsiaTheme="minorEastAsia" w:hAnsiTheme="minorHAnsi" w:cstheme="minorBidi"/>
          <w:sz w:val="22"/>
          <w:szCs w:val="22"/>
          <w:lang w:val="en-US"/>
        </w:rPr>
      </w:pPr>
      <w:del w:id="402" w:author="Nair, Suresh P. (Nokia - US/Murray Hill)" w:date="2019-10-21T07:57:00Z">
        <w:r w:rsidRPr="006B7C63" w:rsidDel="009F79EC">
          <w:rPr>
            <w:rFonts w:eastAsia="SimSun"/>
          </w:rPr>
          <w:delText>7.8</w:delText>
        </w:r>
        <w:r w:rsidDel="009F79EC">
          <w:rPr>
            <w:rFonts w:asciiTheme="minorHAnsi" w:eastAsiaTheme="minorEastAsia" w:hAnsiTheme="minorHAnsi" w:cstheme="minorBidi"/>
            <w:sz w:val="22"/>
            <w:szCs w:val="22"/>
            <w:lang w:val="en-US"/>
          </w:rPr>
          <w:tab/>
        </w:r>
        <w:r w:rsidRPr="006B7C63" w:rsidDel="009F79EC">
          <w:rPr>
            <w:rFonts w:eastAsia="SimSun"/>
          </w:rPr>
          <w:delText>Solution #8 Protecting NSSAI for transmission on the AS layer</w:delText>
        </w:r>
        <w:r w:rsidDel="009F79EC">
          <w:tab/>
          <w:delText>23</w:delText>
        </w:r>
      </w:del>
    </w:p>
    <w:p w14:paraId="4E1B2C86" w14:textId="11A1C8B9" w:rsidR="00605853" w:rsidDel="009F79EC" w:rsidRDefault="00605853">
      <w:pPr>
        <w:pStyle w:val="TOC3"/>
        <w:rPr>
          <w:del w:id="403" w:author="Nair, Suresh P. (Nokia - US/Murray Hill)" w:date="2019-10-21T07:57:00Z"/>
          <w:rFonts w:asciiTheme="minorHAnsi" w:eastAsiaTheme="minorEastAsia" w:hAnsiTheme="minorHAnsi" w:cstheme="minorBidi"/>
          <w:sz w:val="22"/>
          <w:szCs w:val="22"/>
          <w:lang w:val="en-US"/>
        </w:rPr>
      </w:pPr>
      <w:del w:id="404" w:author="Nair, Suresh P. (Nokia - US/Murray Hill)" w:date="2019-10-21T07:57:00Z">
        <w:r w:rsidRPr="006B7C63" w:rsidDel="009F79EC">
          <w:rPr>
            <w:rFonts w:eastAsia="SimSun"/>
          </w:rPr>
          <w:delText>7.8.1</w:delText>
        </w:r>
        <w:r w:rsidDel="009F79EC">
          <w:rPr>
            <w:rFonts w:asciiTheme="minorHAnsi" w:eastAsiaTheme="minorEastAsia" w:hAnsiTheme="minorHAnsi" w:cstheme="minorBidi"/>
            <w:sz w:val="22"/>
            <w:szCs w:val="22"/>
            <w:lang w:val="en-US"/>
          </w:rPr>
          <w:tab/>
        </w:r>
        <w:r w:rsidRPr="006B7C63" w:rsidDel="009F79EC">
          <w:rPr>
            <w:rFonts w:eastAsia="SimSun"/>
          </w:rPr>
          <w:delText>Introduction</w:delText>
        </w:r>
        <w:r w:rsidDel="009F79EC">
          <w:tab/>
          <w:delText>23</w:delText>
        </w:r>
      </w:del>
    </w:p>
    <w:p w14:paraId="0387FEAE" w14:textId="008DB812" w:rsidR="00605853" w:rsidDel="009F79EC" w:rsidRDefault="00605853">
      <w:pPr>
        <w:pStyle w:val="TOC3"/>
        <w:rPr>
          <w:del w:id="405" w:author="Nair, Suresh P. (Nokia - US/Murray Hill)" w:date="2019-10-21T07:57:00Z"/>
          <w:rFonts w:asciiTheme="minorHAnsi" w:eastAsiaTheme="minorEastAsia" w:hAnsiTheme="minorHAnsi" w:cstheme="minorBidi"/>
          <w:sz w:val="22"/>
          <w:szCs w:val="22"/>
          <w:lang w:val="en-US"/>
        </w:rPr>
      </w:pPr>
      <w:del w:id="406" w:author="Nair, Suresh P. (Nokia - US/Murray Hill)" w:date="2019-10-21T07:57:00Z">
        <w:r w:rsidRPr="006B7C63" w:rsidDel="009F79EC">
          <w:rPr>
            <w:rFonts w:eastAsia="SimSun"/>
          </w:rPr>
          <w:delText>7.8.2</w:delText>
        </w:r>
        <w:r w:rsidDel="009F79EC">
          <w:rPr>
            <w:rFonts w:asciiTheme="minorHAnsi" w:eastAsiaTheme="minorEastAsia" w:hAnsiTheme="minorHAnsi" w:cstheme="minorBidi"/>
            <w:sz w:val="22"/>
            <w:szCs w:val="22"/>
            <w:lang w:val="en-US"/>
          </w:rPr>
          <w:tab/>
        </w:r>
        <w:r w:rsidRPr="006B7C63" w:rsidDel="009F79EC">
          <w:rPr>
            <w:rFonts w:eastAsia="SimSun"/>
          </w:rPr>
          <w:delText xml:space="preserve"> Solution details</w:delText>
        </w:r>
        <w:r w:rsidDel="009F79EC">
          <w:tab/>
          <w:delText>23</w:delText>
        </w:r>
      </w:del>
    </w:p>
    <w:p w14:paraId="1341FF34" w14:textId="54DE27C5" w:rsidR="00605853" w:rsidDel="009F79EC" w:rsidRDefault="00605853">
      <w:pPr>
        <w:pStyle w:val="TOC3"/>
        <w:rPr>
          <w:del w:id="407" w:author="Nair, Suresh P. (Nokia - US/Murray Hill)" w:date="2019-10-21T07:57:00Z"/>
          <w:rFonts w:asciiTheme="minorHAnsi" w:eastAsiaTheme="minorEastAsia" w:hAnsiTheme="minorHAnsi" w:cstheme="minorBidi"/>
          <w:sz w:val="22"/>
          <w:szCs w:val="22"/>
          <w:lang w:val="en-US"/>
        </w:rPr>
      </w:pPr>
      <w:del w:id="408" w:author="Nair, Suresh P. (Nokia - US/Murray Hill)" w:date="2019-10-21T07:57:00Z">
        <w:r w:rsidRPr="006B7C63" w:rsidDel="009F79EC">
          <w:rPr>
            <w:rFonts w:eastAsia="SimSun"/>
          </w:rPr>
          <w:delText>7.8.3</w:delText>
        </w:r>
        <w:r w:rsidDel="009F79EC">
          <w:rPr>
            <w:rFonts w:asciiTheme="minorHAnsi" w:eastAsiaTheme="minorEastAsia" w:hAnsiTheme="minorHAnsi" w:cstheme="minorBidi"/>
            <w:sz w:val="22"/>
            <w:szCs w:val="22"/>
            <w:lang w:val="en-US"/>
          </w:rPr>
          <w:tab/>
        </w:r>
        <w:r w:rsidRPr="006B7C63" w:rsidDel="009F79EC">
          <w:rPr>
            <w:rFonts w:eastAsia="SimSun"/>
          </w:rPr>
          <w:delText>Evaluation</w:delText>
        </w:r>
        <w:r w:rsidDel="009F79EC">
          <w:tab/>
          <w:delText>24</w:delText>
        </w:r>
      </w:del>
    </w:p>
    <w:p w14:paraId="65E824E3" w14:textId="24EC87A3" w:rsidR="00605853" w:rsidDel="009F79EC" w:rsidRDefault="00605853">
      <w:pPr>
        <w:pStyle w:val="TOC2"/>
        <w:rPr>
          <w:del w:id="409" w:author="Nair, Suresh P. (Nokia - US/Murray Hill)" w:date="2019-10-21T07:57:00Z"/>
          <w:rFonts w:asciiTheme="minorHAnsi" w:eastAsiaTheme="minorEastAsia" w:hAnsiTheme="minorHAnsi" w:cstheme="minorBidi"/>
          <w:sz w:val="22"/>
          <w:szCs w:val="22"/>
          <w:lang w:val="en-US"/>
        </w:rPr>
      </w:pPr>
      <w:del w:id="410" w:author="Nair, Suresh P. (Nokia - US/Murray Hill)" w:date="2019-10-21T07:57:00Z">
        <w:r w:rsidDel="009F79EC">
          <w:delText>7.9</w:delText>
        </w:r>
        <w:r w:rsidDel="009F79EC">
          <w:rPr>
            <w:rFonts w:asciiTheme="minorHAnsi" w:eastAsiaTheme="minorEastAsia" w:hAnsiTheme="minorHAnsi" w:cstheme="minorBidi"/>
            <w:sz w:val="22"/>
            <w:szCs w:val="22"/>
            <w:lang w:val="en-US"/>
          </w:rPr>
          <w:tab/>
        </w:r>
        <w:r w:rsidDel="009F79EC">
          <w:delText>Solution #9: Slice specific authorization</w:delText>
        </w:r>
        <w:r w:rsidDel="009F79EC">
          <w:tab/>
          <w:delText>25</w:delText>
        </w:r>
      </w:del>
    </w:p>
    <w:p w14:paraId="15DBFEBF" w14:textId="4D6BB5DD" w:rsidR="00605853" w:rsidDel="009F79EC" w:rsidRDefault="00605853">
      <w:pPr>
        <w:pStyle w:val="TOC3"/>
        <w:rPr>
          <w:del w:id="411" w:author="Nair, Suresh P. (Nokia - US/Murray Hill)" w:date="2019-10-21T07:57:00Z"/>
          <w:rFonts w:asciiTheme="minorHAnsi" w:eastAsiaTheme="minorEastAsia" w:hAnsiTheme="minorHAnsi" w:cstheme="minorBidi"/>
          <w:sz w:val="22"/>
          <w:szCs w:val="22"/>
          <w:lang w:val="en-US"/>
        </w:rPr>
      </w:pPr>
      <w:del w:id="412" w:author="Nair, Suresh P. (Nokia - US/Murray Hill)" w:date="2019-10-21T07:57:00Z">
        <w:r w:rsidDel="009F79EC">
          <w:delText>7.9.1</w:delText>
        </w:r>
        <w:r w:rsidDel="009F79EC">
          <w:rPr>
            <w:rFonts w:asciiTheme="minorHAnsi" w:eastAsiaTheme="minorEastAsia" w:hAnsiTheme="minorHAnsi" w:cstheme="minorBidi"/>
            <w:sz w:val="22"/>
            <w:szCs w:val="22"/>
            <w:lang w:val="en-US"/>
          </w:rPr>
          <w:tab/>
        </w:r>
        <w:r w:rsidDel="009F79EC">
          <w:delText>Introduction</w:delText>
        </w:r>
        <w:r w:rsidDel="009F79EC">
          <w:tab/>
          <w:delText>25</w:delText>
        </w:r>
      </w:del>
    </w:p>
    <w:p w14:paraId="33C8968A" w14:textId="410A14F6" w:rsidR="00605853" w:rsidDel="009F79EC" w:rsidRDefault="00605853">
      <w:pPr>
        <w:pStyle w:val="TOC3"/>
        <w:rPr>
          <w:del w:id="413" w:author="Nair, Suresh P. (Nokia - US/Murray Hill)" w:date="2019-10-21T07:57:00Z"/>
          <w:rFonts w:asciiTheme="minorHAnsi" w:eastAsiaTheme="minorEastAsia" w:hAnsiTheme="minorHAnsi" w:cstheme="minorBidi"/>
          <w:sz w:val="22"/>
          <w:szCs w:val="22"/>
          <w:lang w:val="en-US"/>
        </w:rPr>
      </w:pPr>
      <w:del w:id="414" w:author="Nair, Suresh P. (Nokia - US/Murray Hill)" w:date="2019-10-21T07:57:00Z">
        <w:r w:rsidDel="009F79EC">
          <w:delText>7.9.2</w:delText>
        </w:r>
        <w:r w:rsidDel="009F79EC">
          <w:rPr>
            <w:rFonts w:asciiTheme="minorHAnsi" w:eastAsiaTheme="minorEastAsia" w:hAnsiTheme="minorHAnsi" w:cstheme="minorBidi"/>
            <w:sz w:val="22"/>
            <w:szCs w:val="22"/>
            <w:lang w:val="en-US"/>
          </w:rPr>
          <w:tab/>
        </w:r>
        <w:r w:rsidDel="009F79EC">
          <w:delText>Solution details</w:delText>
        </w:r>
        <w:r w:rsidDel="009F79EC">
          <w:tab/>
          <w:delText>26</w:delText>
        </w:r>
      </w:del>
    </w:p>
    <w:p w14:paraId="31440BF8" w14:textId="62A72A35" w:rsidR="00605853" w:rsidDel="009F79EC" w:rsidRDefault="00605853">
      <w:pPr>
        <w:pStyle w:val="TOC3"/>
        <w:rPr>
          <w:del w:id="415" w:author="Nair, Suresh P. (Nokia - US/Murray Hill)" w:date="2019-10-21T07:57:00Z"/>
          <w:rFonts w:asciiTheme="minorHAnsi" w:eastAsiaTheme="minorEastAsia" w:hAnsiTheme="minorHAnsi" w:cstheme="minorBidi"/>
          <w:sz w:val="22"/>
          <w:szCs w:val="22"/>
          <w:lang w:val="en-US"/>
        </w:rPr>
      </w:pPr>
      <w:del w:id="416" w:author="Nair, Suresh P. (Nokia - US/Murray Hill)" w:date="2019-10-21T07:57:00Z">
        <w:r w:rsidDel="009F79EC">
          <w:delText>7.9.3</w:delText>
        </w:r>
        <w:r w:rsidDel="009F79EC">
          <w:rPr>
            <w:rFonts w:asciiTheme="minorHAnsi" w:eastAsiaTheme="minorEastAsia" w:hAnsiTheme="minorHAnsi" w:cstheme="minorBidi"/>
            <w:sz w:val="22"/>
            <w:szCs w:val="22"/>
            <w:lang w:val="en-US"/>
          </w:rPr>
          <w:tab/>
        </w:r>
        <w:r w:rsidDel="009F79EC">
          <w:delText>Evaluation</w:delText>
        </w:r>
        <w:r w:rsidDel="009F79EC">
          <w:tab/>
          <w:delText>26</w:delText>
        </w:r>
      </w:del>
    </w:p>
    <w:p w14:paraId="1A8BE8C9" w14:textId="77C6DEB4" w:rsidR="00605853" w:rsidDel="009F79EC" w:rsidRDefault="00605853">
      <w:pPr>
        <w:pStyle w:val="TOC2"/>
        <w:rPr>
          <w:del w:id="417" w:author="Nair, Suresh P. (Nokia - US/Murray Hill)" w:date="2019-10-21T07:57:00Z"/>
          <w:rFonts w:asciiTheme="minorHAnsi" w:eastAsiaTheme="minorEastAsia" w:hAnsiTheme="minorHAnsi" w:cstheme="minorBidi"/>
          <w:sz w:val="22"/>
          <w:szCs w:val="22"/>
          <w:lang w:val="en-US"/>
        </w:rPr>
      </w:pPr>
      <w:del w:id="418" w:author="Nair, Suresh P. (Nokia - US/Murray Hill)" w:date="2019-10-21T07:57:00Z">
        <w:r w:rsidRPr="006B7C63" w:rsidDel="009F79EC">
          <w:rPr>
            <w:rFonts w:eastAsia="SimSun"/>
          </w:rPr>
          <w:delText>7.10</w:delText>
        </w:r>
        <w:r w:rsidDel="009F79EC">
          <w:rPr>
            <w:rFonts w:asciiTheme="minorHAnsi" w:eastAsiaTheme="minorEastAsia" w:hAnsiTheme="minorHAnsi" w:cstheme="minorBidi"/>
            <w:sz w:val="22"/>
            <w:szCs w:val="22"/>
            <w:lang w:val="en-US"/>
          </w:rPr>
          <w:tab/>
        </w:r>
        <w:r w:rsidRPr="006B7C63" w:rsidDel="009F79EC">
          <w:rPr>
            <w:rFonts w:eastAsia="SimSun"/>
          </w:rPr>
          <w:delText>Solution #10 Protecting S-NSSAI for transmission on the AS layer</w:delText>
        </w:r>
        <w:r w:rsidDel="009F79EC">
          <w:tab/>
          <w:delText>26</w:delText>
        </w:r>
      </w:del>
    </w:p>
    <w:p w14:paraId="046E29A2" w14:textId="6FE37971" w:rsidR="00605853" w:rsidDel="009F79EC" w:rsidRDefault="00605853">
      <w:pPr>
        <w:pStyle w:val="TOC3"/>
        <w:rPr>
          <w:del w:id="419" w:author="Nair, Suresh P. (Nokia - US/Murray Hill)" w:date="2019-10-21T07:57:00Z"/>
          <w:rFonts w:asciiTheme="minorHAnsi" w:eastAsiaTheme="minorEastAsia" w:hAnsiTheme="minorHAnsi" w:cstheme="minorBidi"/>
          <w:sz w:val="22"/>
          <w:szCs w:val="22"/>
          <w:lang w:val="en-US"/>
        </w:rPr>
      </w:pPr>
      <w:del w:id="420" w:author="Nair, Suresh P. (Nokia - US/Murray Hill)" w:date="2019-10-21T07:57:00Z">
        <w:r w:rsidRPr="006B7C63" w:rsidDel="009F79EC">
          <w:rPr>
            <w:rFonts w:eastAsia="SimSun"/>
          </w:rPr>
          <w:delText>7.10.1</w:delText>
        </w:r>
        <w:r w:rsidDel="009F79EC">
          <w:rPr>
            <w:rFonts w:asciiTheme="minorHAnsi" w:eastAsiaTheme="minorEastAsia" w:hAnsiTheme="minorHAnsi" w:cstheme="minorBidi"/>
            <w:sz w:val="22"/>
            <w:szCs w:val="22"/>
            <w:lang w:val="en-US"/>
          </w:rPr>
          <w:tab/>
        </w:r>
        <w:r w:rsidRPr="006B7C63" w:rsidDel="009F79EC">
          <w:rPr>
            <w:rFonts w:eastAsia="SimSun"/>
          </w:rPr>
          <w:delText>Introduction</w:delText>
        </w:r>
        <w:r w:rsidDel="009F79EC">
          <w:tab/>
          <w:delText>26</w:delText>
        </w:r>
      </w:del>
    </w:p>
    <w:p w14:paraId="113FF1B0" w14:textId="4A3EF439" w:rsidR="00605853" w:rsidDel="009F79EC" w:rsidRDefault="00605853">
      <w:pPr>
        <w:pStyle w:val="TOC3"/>
        <w:rPr>
          <w:del w:id="421" w:author="Nair, Suresh P. (Nokia - US/Murray Hill)" w:date="2019-10-21T07:57:00Z"/>
          <w:rFonts w:asciiTheme="minorHAnsi" w:eastAsiaTheme="minorEastAsia" w:hAnsiTheme="minorHAnsi" w:cstheme="minorBidi"/>
          <w:sz w:val="22"/>
          <w:szCs w:val="22"/>
          <w:lang w:val="en-US"/>
        </w:rPr>
      </w:pPr>
      <w:del w:id="422" w:author="Nair, Suresh P. (Nokia - US/Murray Hill)" w:date="2019-10-21T07:57:00Z">
        <w:r w:rsidRPr="006B7C63" w:rsidDel="009F79EC">
          <w:rPr>
            <w:rFonts w:eastAsia="SimSun"/>
          </w:rPr>
          <w:delText>7.10.2</w:delText>
        </w:r>
        <w:r w:rsidDel="009F79EC">
          <w:rPr>
            <w:rFonts w:asciiTheme="minorHAnsi" w:eastAsiaTheme="minorEastAsia" w:hAnsiTheme="minorHAnsi" w:cstheme="minorBidi"/>
            <w:sz w:val="22"/>
            <w:szCs w:val="22"/>
            <w:lang w:val="en-US"/>
          </w:rPr>
          <w:tab/>
        </w:r>
        <w:r w:rsidRPr="006B7C63" w:rsidDel="009F79EC">
          <w:rPr>
            <w:rFonts w:eastAsia="SimSun"/>
          </w:rPr>
          <w:delText xml:space="preserve"> Solution details</w:delText>
        </w:r>
        <w:r w:rsidDel="009F79EC">
          <w:tab/>
          <w:delText>26</w:delText>
        </w:r>
      </w:del>
    </w:p>
    <w:p w14:paraId="5D27AB80" w14:textId="58B6FEA4" w:rsidR="00605853" w:rsidDel="009F79EC" w:rsidRDefault="00605853">
      <w:pPr>
        <w:pStyle w:val="TOC3"/>
        <w:rPr>
          <w:del w:id="423" w:author="Nair, Suresh P. (Nokia - US/Murray Hill)" w:date="2019-10-21T07:57:00Z"/>
          <w:rFonts w:asciiTheme="minorHAnsi" w:eastAsiaTheme="minorEastAsia" w:hAnsiTheme="minorHAnsi" w:cstheme="minorBidi"/>
          <w:sz w:val="22"/>
          <w:szCs w:val="22"/>
          <w:lang w:val="en-US"/>
        </w:rPr>
      </w:pPr>
      <w:del w:id="424" w:author="Nair, Suresh P. (Nokia - US/Murray Hill)" w:date="2019-10-21T07:57:00Z">
        <w:r w:rsidRPr="006B7C63" w:rsidDel="009F79EC">
          <w:rPr>
            <w:rFonts w:eastAsia="SimSun"/>
          </w:rPr>
          <w:delText>7.10.3</w:delText>
        </w:r>
        <w:r w:rsidDel="009F79EC">
          <w:rPr>
            <w:rFonts w:asciiTheme="minorHAnsi" w:eastAsiaTheme="minorEastAsia" w:hAnsiTheme="minorHAnsi" w:cstheme="minorBidi"/>
            <w:sz w:val="22"/>
            <w:szCs w:val="22"/>
            <w:lang w:val="en-US"/>
          </w:rPr>
          <w:tab/>
        </w:r>
        <w:r w:rsidRPr="006B7C63" w:rsidDel="009F79EC">
          <w:rPr>
            <w:rFonts w:eastAsia="SimSun"/>
          </w:rPr>
          <w:delText>Evaluation</w:delText>
        </w:r>
        <w:r w:rsidDel="009F79EC">
          <w:tab/>
          <w:delText>27</w:delText>
        </w:r>
      </w:del>
    </w:p>
    <w:p w14:paraId="55EB410A" w14:textId="78FB15DD" w:rsidR="00605853" w:rsidDel="009F79EC" w:rsidRDefault="00605853">
      <w:pPr>
        <w:pStyle w:val="TOC2"/>
        <w:rPr>
          <w:del w:id="425" w:author="Nair, Suresh P. (Nokia - US/Murray Hill)" w:date="2019-10-21T07:57:00Z"/>
          <w:rFonts w:asciiTheme="minorHAnsi" w:eastAsiaTheme="minorEastAsia" w:hAnsiTheme="minorHAnsi" w:cstheme="minorBidi"/>
          <w:sz w:val="22"/>
          <w:szCs w:val="22"/>
          <w:lang w:val="en-US"/>
        </w:rPr>
      </w:pPr>
      <w:del w:id="426" w:author="Nair, Suresh P. (Nokia - US/Murray Hill)" w:date="2019-10-21T07:57:00Z">
        <w:r w:rsidRPr="006B7C63" w:rsidDel="009F79EC">
          <w:rPr>
            <w:rFonts w:eastAsia="SimSun"/>
          </w:rPr>
          <w:delText>7.12</w:delText>
        </w:r>
        <w:r w:rsidDel="009F79EC">
          <w:rPr>
            <w:rFonts w:asciiTheme="minorHAnsi" w:eastAsiaTheme="minorEastAsia" w:hAnsiTheme="minorHAnsi" w:cstheme="minorBidi"/>
            <w:sz w:val="22"/>
            <w:szCs w:val="22"/>
            <w:lang w:val="en-US"/>
          </w:rPr>
          <w:tab/>
        </w:r>
        <w:r w:rsidRPr="006B7C63" w:rsidDel="009F79EC">
          <w:rPr>
            <w:rFonts w:eastAsia="SimSun"/>
          </w:rPr>
          <w:delText xml:space="preserve">Solution </w:delText>
        </w:r>
        <w:r w:rsidRPr="006B7C63" w:rsidDel="009F79EC">
          <w:rPr>
            <w:rFonts w:eastAsia="SimSun"/>
            <w:lang w:val="en-US"/>
          </w:rPr>
          <w:delText>#12 Privacy pr</w:delText>
        </w:r>
        <w:r w:rsidRPr="006B7C63" w:rsidDel="009F79EC">
          <w:rPr>
            <w:rFonts w:eastAsia="SimSun"/>
          </w:rPr>
          <w:delText>otect</w:delText>
        </w:r>
        <w:r w:rsidRPr="006B7C63" w:rsidDel="009F79EC">
          <w:rPr>
            <w:rFonts w:eastAsia="SimSun"/>
            <w:lang w:val="en-US"/>
          </w:rPr>
          <w:delText>ion of</w:delText>
        </w:r>
        <w:r w:rsidRPr="006B7C63" w:rsidDel="009F79EC">
          <w:rPr>
            <w:rFonts w:eastAsia="SimSun"/>
            <w:u w:val="single"/>
          </w:rPr>
          <w:delText xml:space="preserve"> NSSA</w:delText>
        </w:r>
        <w:r w:rsidRPr="006B7C63" w:rsidDel="009F79EC">
          <w:rPr>
            <w:rFonts w:eastAsia="SimSun"/>
            <w:u w:val="single"/>
            <w:lang w:val="en-US"/>
          </w:rPr>
          <w:delText>I</w:delText>
        </w:r>
        <w:r w:rsidDel="009F79EC">
          <w:tab/>
          <w:delText>29</w:delText>
        </w:r>
      </w:del>
    </w:p>
    <w:p w14:paraId="3D2AF9EB" w14:textId="1805AAEB" w:rsidR="00605853" w:rsidDel="009F79EC" w:rsidRDefault="00605853">
      <w:pPr>
        <w:pStyle w:val="TOC3"/>
        <w:rPr>
          <w:del w:id="427" w:author="Nair, Suresh P. (Nokia - US/Murray Hill)" w:date="2019-10-21T07:57:00Z"/>
          <w:rFonts w:asciiTheme="minorHAnsi" w:eastAsiaTheme="minorEastAsia" w:hAnsiTheme="minorHAnsi" w:cstheme="minorBidi"/>
          <w:sz w:val="22"/>
          <w:szCs w:val="22"/>
          <w:lang w:val="en-US"/>
        </w:rPr>
      </w:pPr>
      <w:del w:id="428" w:author="Nair, Suresh P. (Nokia - US/Murray Hill)" w:date="2019-10-21T07:57:00Z">
        <w:r w:rsidRPr="006B7C63" w:rsidDel="009F79EC">
          <w:rPr>
            <w:rFonts w:eastAsia="SimSun"/>
          </w:rPr>
          <w:delText>7.12.1</w:delText>
        </w:r>
        <w:r w:rsidDel="009F79EC">
          <w:rPr>
            <w:rFonts w:asciiTheme="minorHAnsi" w:eastAsiaTheme="minorEastAsia" w:hAnsiTheme="minorHAnsi" w:cstheme="minorBidi"/>
            <w:sz w:val="22"/>
            <w:szCs w:val="22"/>
            <w:lang w:val="en-US"/>
          </w:rPr>
          <w:tab/>
        </w:r>
        <w:r w:rsidRPr="006B7C63" w:rsidDel="009F79EC">
          <w:rPr>
            <w:rFonts w:eastAsia="SimSun"/>
          </w:rPr>
          <w:delText>Introduction</w:delText>
        </w:r>
        <w:r w:rsidDel="009F79EC">
          <w:tab/>
          <w:delText>29</w:delText>
        </w:r>
      </w:del>
    </w:p>
    <w:p w14:paraId="34C28BAE" w14:textId="2E16B34F" w:rsidR="00605853" w:rsidDel="009F79EC" w:rsidRDefault="00605853">
      <w:pPr>
        <w:pStyle w:val="TOC3"/>
        <w:rPr>
          <w:del w:id="429" w:author="Nair, Suresh P. (Nokia - US/Murray Hill)" w:date="2019-10-21T07:57:00Z"/>
          <w:rFonts w:asciiTheme="minorHAnsi" w:eastAsiaTheme="minorEastAsia" w:hAnsiTheme="minorHAnsi" w:cstheme="minorBidi"/>
          <w:sz w:val="22"/>
          <w:szCs w:val="22"/>
          <w:lang w:val="en-US"/>
        </w:rPr>
      </w:pPr>
      <w:del w:id="430" w:author="Nair, Suresh P. (Nokia - US/Murray Hill)" w:date="2019-10-21T07:57:00Z">
        <w:r w:rsidRPr="006B7C63" w:rsidDel="009F79EC">
          <w:rPr>
            <w:rFonts w:eastAsia="SimSun"/>
          </w:rPr>
          <w:delText>7.12.2</w:delText>
        </w:r>
        <w:r w:rsidDel="009F79EC">
          <w:rPr>
            <w:rFonts w:asciiTheme="minorHAnsi" w:eastAsiaTheme="minorEastAsia" w:hAnsiTheme="minorHAnsi" w:cstheme="minorBidi"/>
            <w:sz w:val="22"/>
            <w:szCs w:val="22"/>
            <w:lang w:val="en-US"/>
          </w:rPr>
          <w:tab/>
        </w:r>
        <w:r w:rsidRPr="006B7C63" w:rsidDel="009F79EC">
          <w:rPr>
            <w:rFonts w:eastAsia="SimSun"/>
          </w:rPr>
          <w:delText xml:space="preserve"> Solution details</w:delText>
        </w:r>
        <w:r w:rsidDel="009F79EC">
          <w:tab/>
          <w:delText>29</w:delText>
        </w:r>
      </w:del>
    </w:p>
    <w:p w14:paraId="26756DDA" w14:textId="3695953E" w:rsidR="00605853" w:rsidDel="009F79EC" w:rsidRDefault="00605853">
      <w:pPr>
        <w:pStyle w:val="TOC3"/>
        <w:rPr>
          <w:del w:id="431" w:author="Nair, Suresh P. (Nokia - US/Murray Hill)" w:date="2019-10-21T07:57:00Z"/>
          <w:rFonts w:asciiTheme="minorHAnsi" w:eastAsiaTheme="minorEastAsia" w:hAnsiTheme="minorHAnsi" w:cstheme="minorBidi"/>
          <w:sz w:val="22"/>
          <w:szCs w:val="22"/>
          <w:lang w:val="en-US"/>
        </w:rPr>
      </w:pPr>
      <w:del w:id="432" w:author="Nair, Suresh P. (Nokia - US/Murray Hill)" w:date="2019-10-21T07:57:00Z">
        <w:r w:rsidRPr="006B7C63" w:rsidDel="009F79EC">
          <w:rPr>
            <w:rFonts w:eastAsia="SimSun"/>
          </w:rPr>
          <w:delText>7.12.3</w:delText>
        </w:r>
        <w:r w:rsidDel="009F79EC">
          <w:rPr>
            <w:rFonts w:asciiTheme="minorHAnsi" w:eastAsiaTheme="minorEastAsia" w:hAnsiTheme="minorHAnsi" w:cstheme="minorBidi"/>
            <w:sz w:val="22"/>
            <w:szCs w:val="22"/>
            <w:lang w:val="en-US"/>
          </w:rPr>
          <w:tab/>
        </w:r>
        <w:r w:rsidRPr="006B7C63" w:rsidDel="009F79EC">
          <w:rPr>
            <w:rFonts w:eastAsia="SimSun"/>
          </w:rPr>
          <w:delText>Evaluation</w:delText>
        </w:r>
        <w:r w:rsidDel="009F79EC">
          <w:tab/>
          <w:delText>31</w:delText>
        </w:r>
      </w:del>
    </w:p>
    <w:p w14:paraId="0203FD4B" w14:textId="139C5A3F" w:rsidR="00605853" w:rsidDel="009F79EC" w:rsidRDefault="00605853">
      <w:pPr>
        <w:pStyle w:val="TOC1"/>
        <w:rPr>
          <w:del w:id="433" w:author="Nair, Suresh P. (Nokia - US/Murray Hill)" w:date="2019-10-21T07:57:00Z"/>
          <w:rFonts w:asciiTheme="minorHAnsi" w:eastAsiaTheme="minorEastAsia" w:hAnsiTheme="minorHAnsi" w:cstheme="minorBidi"/>
          <w:szCs w:val="22"/>
          <w:lang w:val="en-US"/>
        </w:rPr>
      </w:pPr>
      <w:del w:id="434" w:author="Nair, Suresh P. (Nokia - US/Murray Hill)" w:date="2019-10-21T07:57:00Z">
        <w:r w:rsidDel="009F79EC">
          <w:delText>8</w:delText>
        </w:r>
        <w:r w:rsidDel="009F79EC">
          <w:rPr>
            <w:rFonts w:asciiTheme="minorHAnsi" w:eastAsiaTheme="minorEastAsia" w:hAnsiTheme="minorHAnsi" w:cstheme="minorBidi"/>
            <w:szCs w:val="22"/>
            <w:lang w:val="en-US"/>
          </w:rPr>
          <w:tab/>
        </w:r>
        <w:r w:rsidDel="009F79EC">
          <w:delText>Conclusions</w:delText>
        </w:r>
        <w:r w:rsidDel="009F79EC">
          <w:tab/>
          <w:delText>31</w:delText>
        </w:r>
      </w:del>
    </w:p>
    <w:p w14:paraId="6E18E974" w14:textId="7A241691" w:rsidR="00605853" w:rsidDel="009F79EC" w:rsidRDefault="00605853">
      <w:pPr>
        <w:pStyle w:val="TOC2"/>
        <w:rPr>
          <w:del w:id="435" w:author="Nair, Suresh P. (Nokia - US/Murray Hill)" w:date="2019-10-21T07:57:00Z"/>
          <w:rFonts w:asciiTheme="minorHAnsi" w:eastAsiaTheme="minorEastAsia" w:hAnsiTheme="minorHAnsi" w:cstheme="minorBidi"/>
          <w:sz w:val="22"/>
          <w:szCs w:val="22"/>
          <w:lang w:val="en-US"/>
        </w:rPr>
      </w:pPr>
      <w:del w:id="436" w:author="Nair, Suresh P. (Nokia - US/Murray Hill)" w:date="2019-10-21T07:57:00Z">
        <w:r w:rsidRPr="006B7C63" w:rsidDel="009F79EC">
          <w:rPr>
            <w:rFonts w:eastAsia="SimSun"/>
          </w:rPr>
          <w:delText xml:space="preserve">8.1 </w:delText>
        </w:r>
        <w:r w:rsidDel="009F79EC">
          <w:rPr>
            <w:rFonts w:asciiTheme="minorHAnsi" w:eastAsiaTheme="minorEastAsia" w:hAnsiTheme="minorHAnsi" w:cstheme="minorBidi"/>
            <w:sz w:val="22"/>
            <w:szCs w:val="22"/>
            <w:lang w:val="en-US"/>
          </w:rPr>
          <w:tab/>
        </w:r>
        <w:r w:rsidRPr="006B7C63" w:rsidDel="009F79EC">
          <w:rPr>
            <w:rFonts w:eastAsia="SimSun"/>
          </w:rPr>
          <w:delText>Key issue-solution mapping</w:delText>
        </w:r>
        <w:r w:rsidDel="009F79EC">
          <w:tab/>
          <w:delText>31</w:delText>
        </w:r>
      </w:del>
    </w:p>
    <w:p w14:paraId="4CC104B9" w14:textId="3FE2AAA9" w:rsidR="00605853" w:rsidDel="009F79EC" w:rsidRDefault="00605853">
      <w:pPr>
        <w:pStyle w:val="TOC2"/>
        <w:rPr>
          <w:del w:id="437" w:author="Nair, Suresh P. (Nokia - US/Murray Hill)" w:date="2019-10-21T07:57:00Z"/>
          <w:rFonts w:asciiTheme="minorHAnsi" w:eastAsiaTheme="minorEastAsia" w:hAnsiTheme="minorHAnsi" w:cstheme="minorBidi"/>
          <w:sz w:val="22"/>
          <w:szCs w:val="22"/>
          <w:lang w:val="en-US"/>
        </w:rPr>
      </w:pPr>
      <w:del w:id="438" w:author="Nair, Suresh P. (Nokia - US/Murray Hill)" w:date="2019-10-21T07:57:00Z">
        <w:r w:rsidRPr="006B7C63" w:rsidDel="009F79EC">
          <w:rPr>
            <w:rFonts w:eastAsia="SimSun"/>
          </w:rPr>
          <w:delText xml:space="preserve">8.2 </w:delText>
        </w:r>
        <w:r w:rsidDel="009F79EC">
          <w:rPr>
            <w:rFonts w:asciiTheme="minorHAnsi" w:eastAsiaTheme="minorEastAsia" w:hAnsiTheme="minorHAnsi" w:cstheme="minorBidi"/>
            <w:sz w:val="22"/>
            <w:szCs w:val="22"/>
            <w:lang w:val="en-US"/>
          </w:rPr>
          <w:tab/>
        </w:r>
        <w:r w:rsidRPr="006B7C63" w:rsidDel="009F79EC">
          <w:rPr>
            <w:rFonts w:eastAsia="SimSun"/>
          </w:rPr>
          <w:delText>General conclusions</w:delText>
        </w:r>
        <w:r w:rsidDel="009F79EC">
          <w:tab/>
          <w:delText>32</w:delText>
        </w:r>
      </w:del>
    </w:p>
    <w:p w14:paraId="23DF083F" w14:textId="59354F9F" w:rsidR="00605853" w:rsidDel="009F79EC" w:rsidRDefault="00605853">
      <w:pPr>
        <w:pStyle w:val="TOC3"/>
        <w:rPr>
          <w:del w:id="439" w:author="Nair, Suresh P. (Nokia - US/Murray Hill)" w:date="2019-10-21T07:57:00Z"/>
          <w:rFonts w:asciiTheme="minorHAnsi" w:eastAsiaTheme="minorEastAsia" w:hAnsiTheme="minorHAnsi" w:cstheme="minorBidi"/>
          <w:sz w:val="22"/>
          <w:szCs w:val="22"/>
          <w:lang w:val="en-US"/>
        </w:rPr>
      </w:pPr>
      <w:del w:id="440" w:author="Nair, Suresh P. (Nokia - US/Murray Hill)" w:date="2019-10-21T07:57:00Z">
        <w:r w:rsidRPr="006B7C63" w:rsidDel="009F79EC">
          <w:rPr>
            <w:rFonts w:eastAsia="SimSun"/>
          </w:rPr>
          <w:delText>8.2.1</w:delText>
        </w:r>
        <w:r w:rsidDel="009F79EC">
          <w:rPr>
            <w:rFonts w:asciiTheme="minorHAnsi" w:eastAsiaTheme="minorEastAsia" w:hAnsiTheme="minorHAnsi" w:cstheme="minorBidi"/>
            <w:sz w:val="22"/>
            <w:szCs w:val="22"/>
            <w:lang w:val="en-US"/>
          </w:rPr>
          <w:tab/>
        </w:r>
        <w:r w:rsidRPr="006B7C63" w:rsidDel="009F79EC">
          <w:rPr>
            <w:rFonts w:eastAsia="SimSun"/>
          </w:rPr>
          <w:delText xml:space="preserve"> Conclusions for key issues</w:delText>
        </w:r>
        <w:r w:rsidDel="009F79EC">
          <w:tab/>
          <w:delText>32</w:delText>
        </w:r>
      </w:del>
    </w:p>
    <w:p w14:paraId="3E4C26F6" w14:textId="769C48EA" w:rsidR="00605853" w:rsidDel="009F79EC" w:rsidRDefault="00605853">
      <w:pPr>
        <w:pStyle w:val="TOC1"/>
        <w:rPr>
          <w:del w:id="441" w:author="Nair, Suresh P. (Nokia - US/Murray Hill)" w:date="2019-10-21T07:57:00Z"/>
          <w:rFonts w:asciiTheme="minorHAnsi" w:eastAsiaTheme="minorEastAsia" w:hAnsiTheme="minorHAnsi" w:cstheme="minorBidi"/>
          <w:szCs w:val="22"/>
          <w:lang w:val="en-US"/>
        </w:rPr>
      </w:pPr>
      <w:del w:id="442" w:author="Nair, Suresh P. (Nokia - US/Murray Hill)" w:date="2019-10-21T07:57:00Z">
        <w:r w:rsidDel="009F79EC">
          <w:delText>9</w:delText>
        </w:r>
        <w:r w:rsidDel="009F79EC">
          <w:rPr>
            <w:rFonts w:asciiTheme="minorHAnsi" w:eastAsiaTheme="minorEastAsia" w:hAnsiTheme="minorHAnsi" w:cstheme="minorBidi"/>
            <w:szCs w:val="22"/>
            <w:lang w:val="en-US"/>
          </w:rPr>
          <w:tab/>
        </w:r>
        <w:r w:rsidDel="009F79EC">
          <w:delText>Recommendations</w:delText>
        </w:r>
        <w:r w:rsidDel="009F79EC">
          <w:tab/>
          <w:delText>32</w:delText>
        </w:r>
      </w:del>
    </w:p>
    <w:p w14:paraId="0A7F8F8D" w14:textId="667BAA70" w:rsidR="00605853" w:rsidDel="009F79EC" w:rsidRDefault="00605853">
      <w:pPr>
        <w:pStyle w:val="TOC9"/>
        <w:rPr>
          <w:del w:id="443" w:author="Nair, Suresh P. (Nokia - US/Murray Hill)" w:date="2019-10-21T07:57:00Z"/>
          <w:rFonts w:asciiTheme="minorHAnsi" w:eastAsiaTheme="minorEastAsia" w:hAnsiTheme="minorHAnsi" w:cstheme="minorBidi"/>
          <w:b w:val="0"/>
          <w:szCs w:val="22"/>
          <w:lang w:val="en-US"/>
        </w:rPr>
      </w:pPr>
      <w:del w:id="444" w:author="Nair, Suresh P. (Nokia - US/Murray Hill)" w:date="2019-10-21T07:57:00Z">
        <w:r w:rsidDel="009F79EC">
          <w:delText>Annex &lt;X&gt;: Change history</w:delText>
        </w:r>
        <w:r w:rsidDel="009F79EC">
          <w:tab/>
          <w:delText>33</w:delText>
        </w:r>
      </w:del>
    </w:p>
    <w:p w14:paraId="0668C155" w14:textId="77777777" w:rsidR="00E8629F" w:rsidRPr="00235394" w:rsidRDefault="00235394">
      <w:r>
        <w:rPr>
          <w:noProof/>
          <w:sz w:val="22"/>
        </w:rPr>
        <w:fldChar w:fldCharType="end"/>
      </w:r>
    </w:p>
    <w:p w14:paraId="6F05EDFF" w14:textId="77777777" w:rsidR="00A61C57" w:rsidRPr="00A61C57" w:rsidRDefault="00E8629F" w:rsidP="00A61C57">
      <w:pPr>
        <w:pStyle w:val="Guidance"/>
      </w:pPr>
      <w:r w:rsidRPr="00235394">
        <w:br w:type="page"/>
      </w:r>
      <w:bookmarkStart w:id="445" w:name="_Toc3549557"/>
      <w:bookmarkStart w:id="446" w:name="_Toc8368907"/>
      <w:bookmarkStart w:id="447" w:name="_Toc8369464"/>
      <w:r w:rsidR="00A61C57" w:rsidRPr="00A61C57">
        <w:t xml:space="preserve">For definitive guidance on drafting 3GPP TSs and TRs, see </w:t>
      </w:r>
      <w:hyperlink r:id="rId17" w:history="1">
        <w:r w:rsidR="00A61C57" w:rsidRPr="00A61C57">
          <w:rPr>
            <w:color w:val="0563C1"/>
            <w:u w:val="single"/>
          </w:rPr>
          <w:t>3GPP TS 21.801</w:t>
        </w:r>
      </w:hyperlink>
      <w:r w:rsidR="00A61C57" w:rsidRPr="00A61C57">
        <w:t xml:space="preserve"> supplemented by the 3GPP web page </w:t>
      </w:r>
      <w:hyperlink r:id="rId18" w:history="1">
        <w:r w:rsidR="00A61C57" w:rsidRPr="00A61C57">
          <w:rPr>
            <w:color w:val="0563C1"/>
            <w:u w:val="single"/>
          </w:rPr>
          <w:t>http://www.3gpp.org/specifications-groups/delegates-corner/writing-a-new-spec</w:t>
        </w:r>
      </w:hyperlink>
      <w:r w:rsidR="00A61C57" w:rsidRPr="00A61C57">
        <w:t xml:space="preserve">. </w:t>
      </w:r>
    </w:p>
    <w:p w14:paraId="5188480C" w14:textId="77777777" w:rsidR="00A61C57" w:rsidRPr="00A61C57" w:rsidRDefault="00A61C57" w:rsidP="00A61C57">
      <w:pPr>
        <w:rPr>
          <w:i/>
          <w:color w:val="0000FF"/>
        </w:rPr>
      </w:pPr>
      <w:r w:rsidRPr="00A61C57">
        <w:rPr>
          <w:i/>
          <w:color w:val="0000FF"/>
        </w:rPr>
        <w:t>Ensure all blue guidance text is removed before submitting the TS/TR to the TSG for approval.</w:t>
      </w:r>
    </w:p>
    <w:p w14:paraId="7BCD9179" w14:textId="77777777" w:rsidR="00E8629F" w:rsidRPr="00235394" w:rsidRDefault="00E8629F">
      <w:pPr>
        <w:pStyle w:val="Heading1"/>
      </w:pPr>
      <w:bookmarkStart w:id="448" w:name="_Toc22537054"/>
      <w:r w:rsidRPr="00235394">
        <w:t>Foreword</w:t>
      </w:r>
      <w:bookmarkEnd w:id="445"/>
      <w:bookmarkEnd w:id="446"/>
      <w:bookmarkEnd w:id="447"/>
      <w:bookmarkEnd w:id="448"/>
    </w:p>
    <w:p w14:paraId="2A940952" w14:textId="77777777" w:rsidR="00CD72BB" w:rsidRDefault="00CD72BB" w:rsidP="00CD72BB">
      <w:pPr>
        <w:pStyle w:val="Guidance"/>
      </w:pPr>
      <w:r>
        <w:t xml:space="preserve">This clause is mandatory; do not alter the text in any way other than to choose between "Specification" and "Report". </w:t>
      </w:r>
    </w:p>
    <w:p w14:paraId="0C3646C4" w14:textId="77777777" w:rsidR="00CD72BB" w:rsidRPr="004D3578" w:rsidRDefault="00CD72BB" w:rsidP="00CD72BB">
      <w:r w:rsidRPr="004D3578">
        <w:t xml:space="preserve">This Technical </w:t>
      </w:r>
      <w:bookmarkStart w:id="449" w:name="spectype3"/>
      <w:r w:rsidRPr="002D012B">
        <w:t>Report</w:t>
      </w:r>
      <w:bookmarkEnd w:id="449"/>
      <w:r w:rsidRPr="004D3578">
        <w:t xml:space="preserve"> has been produced by the 3</w:t>
      </w:r>
      <w:r>
        <w:t>rd</w:t>
      </w:r>
      <w:r w:rsidRPr="004D3578">
        <w:t xml:space="preserve"> Generation Partnership Project (3GPP).</w:t>
      </w:r>
    </w:p>
    <w:p w14:paraId="1945749E" w14:textId="77777777" w:rsidR="00CD72BB" w:rsidRPr="004D3578" w:rsidRDefault="00CD72BB" w:rsidP="00CD72B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799B5" w14:textId="77777777" w:rsidR="00CD72BB" w:rsidRPr="004D3578" w:rsidRDefault="00CD72BB" w:rsidP="00CD72BB">
      <w:pPr>
        <w:pStyle w:val="B1"/>
      </w:pPr>
      <w:r w:rsidRPr="004D3578">
        <w:t>Version x.y.z</w:t>
      </w:r>
    </w:p>
    <w:p w14:paraId="0AF07319" w14:textId="77777777" w:rsidR="00CD72BB" w:rsidRPr="004D3578" w:rsidRDefault="00CD72BB" w:rsidP="00CD72BB">
      <w:pPr>
        <w:pStyle w:val="B1"/>
      </w:pPr>
      <w:r w:rsidRPr="004D3578">
        <w:t>where:</w:t>
      </w:r>
    </w:p>
    <w:p w14:paraId="457C3E5A" w14:textId="77777777" w:rsidR="00CD72BB" w:rsidRPr="004D3578" w:rsidRDefault="00CD72BB" w:rsidP="00CD72BB">
      <w:pPr>
        <w:pStyle w:val="B2"/>
      </w:pPr>
      <w:r w:rsidRPr="004D3578">
        <w:t>x</w:t>
      </w:r>
      <w:r w:rsidRPr="004D3578">
        <w:tab/>
        <w:t>the first digit:</w:t>
      </w:r>
    </w:p>
    <w:p w14:paraId="4A70EC58" w14:textId="77777777" w:rsidR="00CD72BB" w:rsidRPr="004D3578" w:rsidRDefault="00CD72BB" w:rsidP="00CD72BB">
      <w:pPr>
        <w:pStyle w:val="B3"/>
      </w:pPr>
      <w:r w:rsidRPr="004D3578">
        <w:t>1</w:t>
      </w:r>
      <w:r w:rsidRPr="004D3578">
        <w:tab/>
        <w:t>presented to TSG for information;</w:t>
      </w:r>
    </w:p>
    <w:p w14:paraId="6927CA27" w14:textId="77777777" w:rsidR="00CD72BB" w:rsidRPr="004D3578" w:rsidRDefault="00CD72BB" w:rsidP="00CD72BB">
      <w:pPr>
        <w:pStyle w:val="B3"/>
      </w:pPr>
      <w:r w:rsidRPr="004D3578">
        <w:t>2</w:t>
      </w:r>
      <w:r w:rsidRPr="004D3578">
        <w:tab/>
        <w:t>presented to TSG for approval;</w:t>
      </w:r>
    </w:p>
    <w:p w14:paraId="3683205F" w14:textId="77777777" w:rsidR="00CD72BB" w:rsidRPr="004D3578" w:rsidRDefault="00CD72BB" w:rsidP="00CD72BB">
      <w:pPr>
        <w:pStyle w:val="B3"/>
      </w:pPr>
      <w:r w:rsidRPr="004D3578">
        <w:t>3</w:t>
      </w:r>
      <w:r w:rsidRPr="004D3578">
        <w:tab/>
        <w:t>or greater indicates TSG approved document under change control.</w:t>
      </w:r>
    </w:p>
    <w:p w14:paraId="5F7DAD0F" w14:textId="77777777" w:rsidR="00CD72BB" w:rsidRPr="004D3578" w:rsidRDefault="00CD72BB" w:rsidP="00CD72BB">
      <w:pPr>
        <w:pStyle w:val="B2"/>
      </w:pPr>
      <w:r w:rsidRPr="004D3578">
        <w:t>y</w:t>
      </w:r>
      <w:r w:rsidRPr="004D3578">
        <w:tab/>
        <w:t>the second digit is incremented for all changes of substance, i.e. technical enhancements, corrections, updates, etc.</w:t>
      </w:r>
    </w:p>
    <w:p w14:paraId="7364FC67" w14:textId="77777777" w:rsidR="00CD72BB" w:rsidRDefault="00CD72BB" w:rsidP="00CD72BB">
      <w:pPr>
        <w:pStyle w:val="B2"/>
      </w:pPr>
      <w:r w:rsidRPr="004D3578">
        <w:t>z</w:t>
      </w:r>
      <w:r w:rsidRPr="004D3578">
        <w:tab/>
        <w:t>the third digit is incremented when editorial only changes have been incorporated in the document.</w:t>
      </w:r>
    </w:p>
    <w:p w14:paraId="0433E11A" w14:textId="77777777" w:rsidR="00CD72BB" w:rsidRDefault="00CD72BB" w:rsidP="00CD72BB">
      <w:pPr>
        <w:pStyle w:val="Guidance"/>
      </w:pPr>
      <w:r>
        <w:t>In drafting the TS/TR, pay particular attention to the use of modal auxiliary verbs! TRs shall not contain any normative provisions.</w:t>
      </w:r>
    </w:p>
    <w:p w14:paraId="554F424A" w14:textId="77777777" w:rsidR="00CD72BB" w:rsidRDefault="00CD72BB" w:rsidP="00CD72BB">
      <w:r>
        <w:t>In the present document, modal verbs have the following meanings:</w:t>
      </w:r>
    </w:p>
    <w:p w14:paraId="5CAEF24A" w14:textId="77777777" w:rsidR="00CD72BB" w:rsidRDefault="00CD72BB" w:rsidP="00CD72BB">
      <w:pPr>
        <w:pStyle w:val="EX"/>
      </w:pPr>
      <w:r w:rsidRPr="008C384C">
        <w:rPr>
          <w:b/>
        </w:rPr>
        <w:t>shall</w:t>
      </w:r>
      <w:r>
        <w:tab/>
      </w:r>
      <w:r>
        <w:tab/>
        <w:t>indicates a mandatory requirement to do something</w:t>
      </w:r>
    </w:p>
    <w:p w14:paraId="3E91DFD1" w14:textId="77777777" w:rsidR="00CD72BB" w:rsidRDefault="00CD72BB" w:rsidP="00CD72BB">
      <w:pPr>
        <w:pStyle w:val="EX"/>
      </w:pPr>
      <w:r w:rsidRPr="008C384C">
        <w:rPr>
          <w:b/>
        </w:rPr>
        <w:t>shall not</w:t>
      </w:r>
      <w:r>
        <w:tab/>
        <w:t>indicates an interdiction (prohibition) to do something</w:t>
      </w:r>
    </w:p>
    <w:p w14:paraId="7D443415" w14:textId="77777777" w:rsidR="00CD72BB" w:rsidRPr="004D3578" w:rsidRDefault="00CD72BB" w:rsidP="00CD72BB">
      <w:r>
        <w:t>The constructions "shall" and "shall not" are confined to the context of normative provisions, and do not appear in Technical Reports.</w:t>
      </w:r>
    </w:p>
    <w:p w14:paraId="3C8EFDB2" w14:textId="77777777" w:rsidR="00CD72BB" w:rsidRPr="004D3578" w:rsidRDefault="00CD72BB" w:rsidP="00CD72B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A75713" w14:textId="77777777" w:rsidR="00CD72BB" w:rsidRDefault="00CD72BB" w:rsidP="00CD72BB">
      <w:pPr>
        <w:pStyle w:val="EX"/>
      </w:pPr>
      <w:r w:rsidRPr="008C384C">
        <w:rPr>
          <w:b/>
        </w:rPr>
        <w:t>should</w:t>
      </w:r>
      <w:r>
        <w:tab/>
      </w:r>
      <w:r>
        <w:tab/>
        <w:t>indicates a recommendation to do something</w:t>
      </w:r>
    </w:p>
    <w:p w14:paraId="32C463B2" w14:textId="77777777" w:rsidR="00CD72BB" w:rsidRDefault="00CD72BB" w:rsidP="00CD72BB">
      <w:pPr>
        <w:pStyle w:val="EX"/>
      </w:pPr>
      <w:r w:rsidRPr="008C384C">
        <w:rPr>
          <w:b/>
        </w:rPr>
        <w:t>should not</w:t>
      </w:r>
      <w:r>
        <w:tab/>
        <w:t>indicates a recommendation not to do something</w:t>
      </w:r>
    </w:p>
    <w:p w14:paraId="33317DCE" w14:textId="77777777" w:rsidR="00CD72BB" w:rsidRDefault="00CD72BB" w:rsidP="00CD72BB">
      <w:pPr>
        <w:pStyle w:val="EX"/>
      </w:pPr>
      <w:r w:rsidRPr="00774DA4">
        <w:rPr>
          <w:b/>
        </w:rPr>
        <w:t>may</w:t>
      </w:r>
      <w:r>
        <w:tab/>
      </w:r>
      <w:r>
        <w:tab/>
        <w:t>indicates permission to do something</w:t>
      </w:r>
    </w:p>
    <w:p w14:paraId="0CB40F05" w14:textId="77777777" w:rsidR="00CD72BB" w:rsidRDefault="00CD72BB" w:rsidP="00CD72BB">
      <w:pPr>
        <w:pStyle w:val="EX"/>
      </w:pPr>
      <w:r w:rsidRPr="00774DA4">
        <w:rPr>
          <w:b/>
        </w:rPr>
        <w:t>need not</w:t>
      </w:r>
      <w:r>
        <w:tab/>
        <w:t>indicates permission not to do something</w:t>
      </w:r>
    </w:p>
    <w:p w14:paraId="72B0FBB8" w14:textId="77777777" w:rsidR="00CD72BB" w:rsidRDefault="00CD72BB" w:rsidP="00CD72BB">
      <w:r>
        <w:t>The construction "may not" is ambiguous and is not used in normative elements. The unambiguous constructions "might not" or "shall not" are used instead, depending upon the meaning intended.</w:t>
      </w:r>
    </w:p>
    <w:p w14:paraId="0AB5B7EF" w14:textId="77777777" w:rsidR="00CD72BB" w:rsidRDefault="00CD72BB" w:rsidP="00CD72BB">
      <w:pPr>
        <w:pStyle w:val="EX"/>
      </w:pPr>
      <w:r w:rsidRPr="00774DA4">
        <w:rPr>
          <w:b/>
        </w:rPr>
        <w:t>can</w:t>
      </w:r>
      <w:r>
        <w:tab/>
      </w:r>
      <w:r>
        <w:tab/>
        <w:t>indicates that something is possible</w:t>
      </w:r>
    </w:p>
    <w:p w14:paraId="785E097D" w14:textId="77777777" w:rsidR="00CD72BB" w:rsidRDefault="00CD72BB" w:rsidP="00CD72BB">
      <w:pPr>
        <w:pStyle w:val="EX"/>
      </w:pPr>
      <w:r w:rsidRPr="00774DA4">
        <w:rPr>
          <w:b/>
        </w:rPr>
        <w:t>cannot</w:t>
      </w:r>
      <w:r>
        <w:tab/>
      </w:r>
      <w:r>
        <w:tab/>
        <w:t>indicates that something is impossible</w:t>
      </w:r>
    </w:p>
    <w:p w14:paraId="4A9EED0E" w14:textId="77777777" w:rsidR="00CD72BB" w:rsidRDefault="00CD72BB" w:rsidP="00CD72BB">
      <w:r>
        <w:t>The constructions "can" and "cannot" are not substitutes for "may" and "need not".</w:t>
      </w:r>
    </w:p>
    <w:p w14:paraId="4DF91A9C" w14:textId="77777777" w:rsidR="00CD72BB" w:rsidRDefault="00CD72BB" w:rsidP="00CD72B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687EBB6B" w14:textId="77777777" w:rsidR="00CD72BB" w:rsidRDefault="00CD72BB" w:rsidP="00CD72B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0E8F586" w14:textId="77777777" w:rsidR="00CD72BB" w:rsidRDefault="00CD72BB" w:rsidP="00CD72B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42006F8" w14:textId="77777777" w:rsidR="00CD72BB" w:rsidRDefault="00CD72BB" w:rsidP="00CD72B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B84A83" w14:textId="77777777" w:rsidR="00CD72BB" w:rsidRDefault="00CD72BB" w:rsidP="00CD72BB">
      <w:r>
        <w:t>In addition:</w:t>
      </w:r>
    </w:p>
    <w:p w14:paraId="280F4514" w14:textId="77777777" w:rsidR="00CD72BB" w:rsidRDefault="00CD72BB" w:rsidP="00CD72BB">
      <w:pPr>
        <w:pStyle w:val="EX"/>
      </w:pPr>
      <w:r w:rsidRPr="00647114">
        <w:rPr>
          <w:b/>
        </w:rPr>
        <w:t>is</w:t>
      </w:r>
      <w:r>
        <w:tab/>
        <w:t>(or any other verb in the indicative mood) indicates a statement of fact</w:t>
      </w:r>
    </w:p>
    <w:p w14:paraId="6CD9E0A9" w14:textId="77777777" w:rsidR="00CD72BB" w:rsidRDefault="00CD72BB" w:rsidP="00CD72BB">
      <w:pPr>
        <w:pStyle w:val="EX"/>
      </w:pPr>
      <w:r w:rsidRPr="00647114">
        <w:rPr>
          <w:b/>
        </w:rPr>
        <w:t>is not</w:t>
      </w:r>
      <w:r>
        <w:tab/>
        <w:t>(or any other negative verb in the indicative mood) indicates a statement of fact</w:t>
      </w:r>
    </w:p>
    <w:p w14:paraId="7D8CAFC6" w14:textId="77777777" w:rsidR="00CD72BB" w:rsidRPr="004D3578" w:rsidRDefault="00CD72BB" w:rsidP="00CD72BB">
      <w:r>
        <w:t>The constructions "is" and "is not" do not indicate requirements.</w:t>
      </w:r>
    </w:p>
    <w:p w14:paraId="6F94576D" w14:textId="2EB4FC0A" w:rsidR="00E8629F" w:rsidRPr="00235394" w:rsidRDefault="00CD72BB">
      <w:pPr>
        <w:pStyle w:val="Heading1"/>
      </w:pPr>
      <w:bookmarkStart w:id="450" w:name="introduction"/>
      <w:bookmarkEnd w:id="450"/>
      <w:r w:rsidRPr="004D3578">
        <w:br w:type="page"/>
      </w:r>
      <w:bookmarkStart w:id="451" w:name="_Toc3549558"/>
      <w:bookmarkStart w:id="452" w:name="_Toc8368908"/>
      <w:bookmarkStart w:id="453" w:name="_Toc8369465"/>
      <w:bookmarkStart w:id="454" w:name="_Toc22537055"/>
      <w:r w:rsidR="00E8629F" w:rsidRPr="00235394">
        <w:t>Introduction</w:t>
      </w:r>
      <w:bookmarkEnd w:id="451"/>
      <w:bookmarkEnd w:id="452"/>
      <w:bookmarkEnd w:id="453"/>
      <w:bookmarkEnd w:id="454"/>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455" w:name="_Toc3549559"/>
      <w:bookmarkStart w:id="456" w:name="_Toc8368909"/>
      <w:bookmarkStart w:id="457" w:name="_Toc8369466"/>
      <w:bookmarkStart w:id="458" w:name="_Toc22537056"/>
      <w:r w:rsidRPr="00235394">
        <w:t>Scope</w:t>
      </w:r>
      <w:bookmarkEnd w:id="455"/>
      <w:bookmarkEnd w:id="456"/>
      <w:bookmarkEnd w:id="457"/>
      <w:bookmarkEnd w:id="458"/>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(NSaaS)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ABAE868" w:rsidR="008B5006" w:rsidRPr="008B5006" w:rsidRDefault="008B5006" w:rsidP="002C113D">
      <w:r>
        <w:t>•</w:t>
      </w:r>
      <w:r>
        <w:tab/>
        <w:t xml:space="preserve">Study the possible security aspects of the Network Slicing interworking with EPC for Connected and Idle mes </w:t>
      </w:r>
    </w:p>
    <w:p w14:paraId="6D167BAE" w14:textId="77777777" w:rsidR="00E8629F" w:rsidRPr="00235394" w:rsidRDefault="00E8629F" w:rsidP="00404236">
      <w:pPr>
        <w:pStyle w:val="Heading1"/>
      </w:pPr>
      <w:bookmarkStart w:id="459" w:name="_Toc3549560"/>
      <w:bookmarkStart w:id="460" w:name="_Toc8368910"/>
      <w:bookmarkStart w:id="461" w:name="_Toc8369467"/>
      <w:bookmarkStart w:id="462" w:name="_Toc22537057"/>
      <w:r w:rsidRPr="00235394">
        <w:t>2</w:t>
      </w:r>
      <w:r w:rsidRPr="00235394">
        <w:tab/>
        <w:t>References</w:t>
      </w:r>
      <w:bookmarkEnd w:id="459"/>
      <w:bookmarkEnd w:id="460"/>
      <w:bookmarkEnd w:id="461"/>
      <w:bookmarkEnd w:id="462"/>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00721" w14:textId="54F35922" w:rsidR="00023566" w:rsidRPr="00023566" w:rsidRDefault="00023566" w:rsidP="00023566">
      <w:pPr>
        <w:keepLines/>
        <w:ind w:left="1702" w:hanging="1418"/>
        <w:rPr>
          <w:rFonts w:eastAsia="SimSun"/>
        </w:rPr>
      </w:pPr>
      <w:r w:rsidRPr="00023566">
        <w:rPr>
          <w:rFonts w:eastAsia="SimSun"/>
        </w:rPr>
        <w:t>[1]</w:t>
      </w:r>
      <w:r w:rsidRPr="00023566">
        <w:rPr>
          <w:rFonts w:eastAsia="SimSun"/>
        </w:rPr>
        <w:tab/>
        <w:t>3GPP TR 21.905: "Vocabulary for 3GPP Specifications".</w:t>
      </w:r>
    </w:p>
    <w:p w14:paraId="513E752C" w14:textId="7929CC04" w:rsidR="00023566" w:rsidRPr="00023566" w:rsidRDefault="00023566" w:rsidP="00023566">
      <w:pPr>
        <w:keepLines/>
        <w:ind w:left="1702" w:hanging="1418"/>
        <w:rPr>
          <w:rFonts w:eastAsia="SimSun"/>
        </w:rPr>
      </w:pPr>
      <w:r w:rsidRPr="00023566">
        <w:rPr>
          <w:rFonts w:eastAsia="SimSun"/>
        </w:rPr>
        <w:t>[2]</w:t>
      </w:r>
      <w:r w:rsidRPr="00023566">
        <w:rPr>
          <w:rFonts w:eastAsia="SimSun"/>
        </w:rPr>
        <w:tab/>
        <w:t>3GPP TS 33.501: "Security architecture and procedures for 5G system".</w:t>
      </w:r>
    </w:p>
    <w:p w14:paraId="6422004F" w14:textId="206869A0" w:rsidR="00023566" w:rsidRPr="00023566" w:rsidRDefault="00023566" w:rsidP="00023566">
      <w:pPr>
        <w:keepLines/>
        <w:ind w:left="1702" w:hanging="1418"/>
        <w:rPr>
          <w:rFonts w:eastAsia="SimSun"/>
        </w:rPr>
      </w:pPr>
      <w:r w:rsidRPr="00023566">
        <w:rPr>
          <w:rFonts w:eastAsia="SimSun"/>
        </w:rPr>
        <w:t>[3]</w:t>
      </w:r>
      <w:r w:rsidRPr="00023566">
        <w:rPr>
          <w:rFonts w:eastAsia="SimSun"/>
        </w:rPr>
        <w:tab/>
        <w:t>3GPP TS 23.501: "System Architecture for the 5G System; Stage 2".</w:t>
      </w:r>
    </w:p>
    <w:p w14:paraId="0772C30D" w14:textId="50D6ED91" w:rsidR="00023566" w:rsidRPr="00023566" w:rsidRDefault="00023566" w:rsidP="00023566">
      <w:pPr>
        <w:keepLines/>
        <w:ind w:left="1702" w:hanging="1418"/>
        <w:rPr>
          <w:rFonts w:eastAsia="SimSun"/>
        </w:rPr>
      </w:pPr>
      <w:r w:rsidRPr="00023566">
        <w:rPr>
          <w:rFonts w:eastAsia="SimSun"/>
        </w:rPr>
        <w:t>[4]</w:t>
      </w:r>
      <w:r w:rsidRPr="00023566">
        <w:rPr>
          <w:rFonts w:eastAsia="SimSun"/>
        </w:rPr>
        <w:tab/>
        <w:t>3GPP TS 23.502: "Procedures for the 5G System; Stage 2".</w:t>
      </w:r>
    </w:p>
    <w:p w14:paraId="58B16FDC" w14:textId="35BB5106" w:rsidR="00023566" w:rsidRPr="00023566" w:rsidRDefault="00023566" w:rsidP="00023566">
      <w:pPr>
        <w:keepLines/>
        <w:ind w:left="1702" w:hanging="1418"/>
        <w:rPr>
          <w:rFonts w:eastAsia="SimSun"/>
        </w:rPr>
      </w:pPr>
      <w:r w:rsidRPr="00023566">
        <w:rPr>
          <w:rFonts w:eastAsia="SimSun"/>
        </w:rPr>
        <w:t>[5]</w:t>
      </w:r>
      <w:r w:rsidRPr="00023566">
        <w:rPr>
          <w:rFonts w:eastAsia="SimSun"/>
        </w:rPr>
        <w:tab/>
        <w:t>3GPP TR 23.740: "Study on Enhancement of Network Slicing".</w:t>
      </w:r>
    </w:p>
    <w:p w14:paraId="2A1D3639" w14:textId="60DC87F9" w:rsidR="00023566" w:rsidRPr="00023566" w:rsidRDefault="00023566" w:rsidP="00023566">
      <w:pPr>
        <w:keepLines/>
        <w:ind w:left="1702" w:hanging="1418"/>
        <w:rPr>
          <w:rFonts w:eastAsia="SimSun"/>
        </w:rPr>
      </w:pPr>
      <w:r w:rsidRPr="00023566">
        <w:rPr>
          <w:rFonts w:eastAsia="SimSun"/>
        </w:rPr>
        <w:t>[6]</w:t>
      </w:r>
      <w:r w:rsidRPr="00023566">
        <w:rPr>
          <w:rFonts w:eastAsia="SimSun"/>
        </w:rPr>
        <w:tab/>
        <w:t>RFC 748: "Extensible Authentication Protocol (EAP)"</w:t>
      </w:r>
    </w:p>
    <w:p w14:paraId="3DB5E061" w14:textId="5C20585F" w:rsidR="00023566" w:rsidRPr="00023566" w:rsidRDefault="00023566" w:rsidP="00023566">
      <w:pPr>
        <w:keepLines/>
        <w:ind w:left="1702" w:hanging="1418"/>
        <w:rPr>
          <w:rFonts w:eastAsia="SimSun"/>
        </w:rPr>
      </w:pPr>
      <w:r w:rsidRPr="00023566">
        <w:rPr>
          <w:rFonts w:eastAsia="SimSun"/>
        </w:rPr>
        <w:t>[7]</w:t>
      </w:r>
      <w:r w:rsidRPr="00023566">
        <w:rPr>
          <w:rFonts w:eastAsia="SimSun"/>
        </w:rPr>
        <w:tab/>
        <w:t>3GPP TS 28.531: "</w:t>
      </w:r>
      <w:r w:rsidRPr="00023566" w:rsidDel="00D533DE">
        <w:rPr>
          <w:rFonts w:eastAsia="SimSun"/>
        </w:rPr>
        <w:t xml:space="preserve"> </w:t>
      </w:r>
      <w:r w:rsidRPr="00023566">
        <w:rPr>
          <w:rFonts w:eastAsia="SimSun"/>
        </w:rPr>
        <w:t>Management and orchestration Provisioning"</w:t>
      </w:r>
      <w:r w:rsidRPr="00023566" w:rsidDel="00D533DE">
        <w:rPr>
          <w:rFonts w:eastAsia="SimSun"/>
        </w:rPr>
        <w:t xml:space="preserve"> </w:t>
      </w:r>
    </w:p>
    <w:p w14:paraId="056DC182" w14:textId="5B6D22F9" w:rsidR="00023566" w:rsidRPr="00023566" w:rsidRDefault="00023566" w:rsidP="00023566">
      <w:pPr>
        <w:keepLines/>
        <w:ind w:left="1702" w:hanging="1418"/>
        <w:rPr>
          <w:rFonts w:eastAsia="SimSun"/>
        </w:rPr>
      </w:pPr>
      <w:r w:rsidRPr="00023566">
        <w:rPr>
          <w:rFonts w:eastAsia="SimSun"/>
        </w:rPr>
        <w:t>[8]</w:t>
      </w:r>
      <w:r w:rsidRPr="00023566">
        <w:rPr>
          <w:rFonts w:eastAsia="SimSun"/>
        </w:rPr>
        <w:tab/>
        <w:t>RFC 4282: "</w:t>
      </w:r>
      <w:r w:rsidRPr="00023566" w:rsidDel="00D533DE">
        <w:rPr>
          <w:rFonts w:eastAsia="SimSun"/>
        </w:rPr>
        <w:t xml:space="preserve"> </w:t>
      </w:r>
      <w:r w:rsidRPr="00023566">
        <w:rPr>
          <w:rFonts w:eastAsia="SimSun"/>
        </w:rPr>
        <w:t>The Network Access Identifier</w:t>
      </w:r>
    </w:p>
    <w:p w14:paraId="5EA54AA7" w14:textId="77777777" w:rsidR="00023566" w:rsidRPr="00023566" w:rsidRDefault="00023566" w:rsidP="00023566">
      <w:pPr>
        <w:keepLines/>
        <w:ind w:left="1702" w:hanging="1418"/>
        <w:rPr>
          <w:rFonts w:eastAsia="SimSun"/>
        </w:rPr>
      </w:pPr>
    </w:p>
    <w:p w14:paraId="06CBFEEA" w14:textId="77777777" w:rsidR="00E8629F" w:rsidRPr="00235394" w:rsidRDefault="00E8629F">
      <w:pPr>
        <w:pStyle w:val="Heading1"/>
      </w:pPr>
      <w:bookmarkStart w:id="463" w:name="_Toc3549561"/>
      <w:bookmarkStart w:id="464" w:name="_Toc8368911"/>
      <w:bookmarkStart w:id="465" w:name="_Toc8369468"/>
      <w:bookmarkStart w:id="466" w:name="_Toc22537058"/>
      <w:r w:rsidRPr="00235394">
        <w:t>3</w:t>
      </w:r>
      <w:r w:rsidRPr="00235394">
        <w:tab/>
      </w:r>
      <w:r w:rsidR="00367724" w:rsidRPr="00235394">
        <w:t>Definitions, symbols and abbreviations</w:t>
      </w:r>
      <w:bookmarkEnd w:id="463"/>
      <w:bookmarkEnd w:id="464"/>
      <w:bookmarkEnd w:id="465"/>
      <w:bookmarkEnd w:id="466"/>
    </w:p>
    <w:p w14:paraId="5AFEF859" w14:textId="77777777" w:rsidR="00E8629F" w:rsidRPr="00235394" w:rsidRDefault="00E8629F">
      <w:pPr>
        <w:pStyle w:val="Heading2"/>
      </w:pPr>
      <w:bookmarkStart w:id="467" w:name="_Toc3549562"/>
      <w:bookmarkStart w:id="468" w:name="_Toc8368912"/>
      <w:bookmarkStart w:id="469" w:name="_Toc8369469"/>
      <w:bookmarkStart w:id="470" w:name="_Toc22537059"/>
      <w:r w:rsidRPr="00235394">
        <w:t>3.1</w:t>
      </w:r>
      <w:r w:rsidRPr="00235394">
        <w:tab/>
        <w:t>Definitions</w:t>
      </w:r>
      <w:bookmarkEnd w:id="467"/>
      <w:bookmarkEnd w:id="468"/>
      <w:bookmarkEnd w:id="469"/>
      <w:bookmarkEnd w:id="470"/>
    </w:p>
    <w:p w14:paraId="028A6805" w14:textId="77777777" w:rsidR="00E8629F" w:rsidRPr="00235394" w:rsidRDefault="00E8629F">
      <w:r w:rsidRPr="00235394">
        <w:t xml:space="preserve">For the purposes of the present document, the terms and definitions given in </w:t>
      </w:r>
      <w:bookmarkStart w:id="471" w:name="OLE_LINK1"/>
      <w:bookmarkStart w:id="472" w:name="OLE_LINK2"/>
      <w:bookmarkStart w:id="473" w:name="OLE_LINK3"/>
      <w:bookmarkStart w:id="474" w:name="OLE_LINK4"/>
      <w:bookmarkStart w:id="475" w:name="OLE_LINK5"/>
      <w:r w:rsidR="00212373">
        <w:t xml:space="preserve">3GPP </w:t>
      </w:r>
      <w:bookmarkEnd w:id="471"/>
      <w:bookmarkEnd w:id="472"/>
      <w:bookmarkEnd w:id="473"/>
      <w:bookmarkEnd w:id="474"/>
      <w:bookmarkEnd w:id="47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476" w:name="_Toc3549563"/>
      <w:bookmarkStart w:id="477" w:name="_Toc8368913"/>
      <w:bookmarkStart w:id="478" w:name="_Toc8369470"/>
      <w:bookmarkStart w:id="479" w:name="_Toc22537060"/>
      <w:r w:rsidRPr="00235394">
        <w:t>3.2</w:t>
      </w:r>
      <w:r w:rsidRPr="00235394">
        <w:tab/>
        <w:t>Symbols</w:t>
      </w:r>
      <w:bookmarkEnd w:id="476"/>
      <w:bookmarkEnd w:id="477"/>
      <w:bookmarkEnd w:id="478"/>
      <w:bookmarkEnd w:id="479"/>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480" w:name="_Toc3549564"/>
      <w:bookmarkStart w:id="481" w:name="_Toc8368914"/>
      <w:bookmarkStart w:id="482" w:name="_Toc8369471"/>
      <w:bookmarkStart w:id="483" w:name="_Toc22537061"/>
      <w:r w:rsidRPr="00235394">
        <w:t>3.3</w:t>
      </w:r>
      <w:r w:rsidRPr="00235394">
        <w:tab/>
        <w:t>Abbreviations</w:t>
      </w:r>
      <w:bookmarkEnd w:id="480"/>
      <w:bookmarkEnd w:id="481"/>
      <w:bookmarkEnd w:id="482"/>
      <w:bookmarkEnd w:id="483"/>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484" w:name="_Toc3549565"/>
      <w:bookmarkStart w:id="485" w:name="_Toc8368915"/>
      <w:bookmarkStart w:id="486" w:name="_Toc8369472"/>
      <w:bookmarkStart w:id="487" w:name="_Toc22537062"/>
      <w:r>
        <w:t>4</w:t>
      </w:r>
      <w:r w:rsidR="00410A47" w:rsidRPr="00997C21">
        <w:tab/>
      </w:r>
      <w:r w:rsidR="00410A47" w:rsidRPr="0084263E">
        <w:t>Background</w:t>
      </w:r>
      <w:bookmarkEnd w:id="484"/>
      <w:bookmarkEnd w:id="485"/>
      <w:bookmarkEnd w:id="486"/>
      <w:bookmarkEnd w:id="487"/>
    </w:p>
    <w:p w14:paraId="5BBC71A8" w14:textId="77777777" w:rsidR="00E8629F" w:rsidRPr="00235394" w:rsidRDefault="00E8629F">
      <w:pPr>
        <w:pStyle w:val="EW"/>
      </w:pPr>
    </w:p>
    <w:p w14:paraId="67611465" w14:textId="77777777" w:rsidR="00E8629F" w:rsidRDefault="0084263E" w:rsidP="0084263E">
      <w:pPr>
        <w:pStyle w:val="Heading1"/>
      </w:pPr>
      <w:bookmarkStart w:id="488" w:name="_Toc3549566"/>
      <w:bookmarkStart w:id="489" w:name="_Toc8368916"/>
      <w:bookmarkStart w:id="490" w:name="_Toc8369473"/>
      <w:bookmarkStart w:id="491" w:name="_Toc22537063"/>
      <w:r>
        <w:t>5</w:t>
      </w:r>
      <w:r>
        <w:tab/>
        <w:t>Requirements, assumptions and constraints</w:t>
      </w:r>
      <w:bookmarkEnd w:id="488"/>
      <w:bookmarkEnd w:id="489"/>
      <w:bookmarkEnd w:id="490"/>
      <w:bookmarkEnd w:id="491"/>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14:paraId="5F06AF32" w14:textId="77777777" w:rsidR="00FD2920" w:rsidRDefault="00FD2920" w:rsidP="00FD2920">
      <w:pPr>
        <w:pStyle w:val="Heading1"/>
      </w:pPr>
      <w:bookmarkStart w:id="492" w:name="_Toc3549567"/>
      <w:bookmarkStart w:id="493" w:name="_Toc8368917"/>
      <w:bookmarkStart w:id="494" w:name="_Toc8369474"/>
      <w:bookmarkStart w:id="495" w:name="_Toc22537064"/>
      <w:r>
        <w:t>6</w:t>
      </w:r>
      <w:r>
        <w:tab/>
        <w:t>Key Issues</w:t>
      </w:r>
      <w:bookmarkEnd w:id="492"/>
      <w:bookmarkEnd w:id="493"/>
      <w:bookmarkEnd w:id="494"/>
      <w:bookmarkEnd w:id="495"/>
    </w:p>
    <w:p w14:paraId="1E7C0861" w14:textId="77777777" w:rsidR="00FD2920" w:rsidRDefault="00FD2920" w:rsidP="00FD2920">
      <w:pPr>
        <w:pStyle w:val="Heading2"/>
      </w:pPr>
      <w:bookmarkStart w:id="496" w:name="_Toc3549568"/>
      <w:bookmarkStart w:id="497" w:name="_Toc8368918"/>
      <w:bookmarkStart w:id="498" w:name="_Toc8369475"/>
      <w:bookmarkStart w:id="499" w:name="_Toc22537065"/>
      <w:r>
        <w:t>6.1</w:t>
      </w:r>
      <w:r>
        <w:tab/>
        <w:t>Introduction</w:t>
      </w:r>
      <w:bookmarkEnd w:id="496"/>
      <w:bookmarkEnd w:id="497"/>
      <w:bookmarkEnd w:id="498"/>
      <w:bookmarkEnd w:id="499"/>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500" w:name="_Toc3549569"/>
      <w:bookmarkStart w:id="501" w:name="_Toc8368919"/>
      <w:bookmarkStart w:id="502" w:name="_Toc8369476"/>
      <w:bookmarkStart w:id="503" w:name="_Toc22537066"/>
      <w:r w:rsidRPr="00B156AF">
        <w:t>6.2</w:t>
      </w:r>
      <w:r w:rsidRPr="00B156AF">
        <w:tab/>
      </w:r>
      <w:r w:rsidRPr="00B156AF">
        <w:tab/>
        <w:t>Key Issue #1</w:t>
      </w:r>
      <w:r w:rsidR="00715E65" w:rsidRPr="00B156AF">
        <w:t xml:space="preserve"> Authentication for access to specific Network Slices</w:t>
      </w:r>
      <w:bookmarkEnd w:id="500"/>
      <w:bookmarkEnd w:id="501"/>
      <w:bookmarkEnd w:id="502"/>
      <w:bookmarkEnd w:id="503"/>
    </w:p>
    <w:p w14:paraId="08DF6A1C" w14:textId="77777777" w:rsidR="00FD2920" w:rsidRDefault="00FD2920" w:rsidP="00FD2920">
      <w:pPr>
        <w:pStyle w:val="Heading3"/>
      </w:pPr>
      <w:bookmarkStart w:id="504" w:name="_Toc3549570"/>
      <w:bookmarkStart w:id="505" w:name="_Toc8368920"/>
      <w:bookmarkStart w:id="506" w:name="_Toc8369477"/>
      <w:bookmarkStart w:id="507" w:name="_Toc22537067"/>
      <w:r>
        <w:t>6.2.1</w:t>
      </w:r>
      <w:r>
        <w:tab/>
        <w:t>Key issue detail</w:t>
      </w:r>
      <w:bookmarkEnd w:id="504"/>
      <w:bookmarkEnd w:id="505"/>
      <w:bookmarkEnd w:id="506"/>
      <w:bookmarkEnd w:id="507"/>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508"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508"/>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509" w:name="_Toc3549571"/>
      <w:bookmarkStart w:id="510" w:name="_Toc8368921"/>
      <w:bookmarkStart w:id="511" w:name="_Toc8369478"/>
      <w:bookmarkStart w:id="512" w:name="_Toc22537068"/>
      <w:r>
        <w:t>6.2.2</w:t>
      </w:r>
      <w:r>
        <w:tab/>
        <w:t>Security threats</w:t>
      </w:r>
      <w:bookmarkEnd w:id="509"/>
      <w:bookmarkEnd w:id="510"/>
      <w:bookmarkEnd w:id="511"/>
      <w:bookmarkEnd w:id="512"/>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513" w:name="_Toc3549572"/>
      <w:bookmarkStart w:id="514" w:name="_Toc8368922"/>
      <w:bookmarkStart w:id="515" w:name="_Toc8369479"/>
      <w:bookmarkStart w:id="516" w:name="_Toc22537069"/>
      <w:r>
        <w:t>6.2.3</w:t>
      </w:r>
      <w:r>
        <w:tab/>
        <w:t>Potential security requirements</w:t>
      </w:r>
      <w:bookmarkEnd w:id="513"/>
      <w:bookmarkEnd w:id="514"/>
      <w:bookmarkEnd w:id="515"/>
      <w:bookmarkEnd w:id="516"/>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517" w:name="_Toc3549573"/>
      <w:bookmarkStart w:id="518" w:name="_Toc8368923"/>
      <w:bookmarkStart w:id="519" w:name="_Toc8369480"/>
      <w:bookmarkStart w:id="520" w:name="_Toc22537070"/>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517"/>
      <w:bookmarkEnd w:id="518"/>
      <w:bookmarkEnd w:id="519"/>
      <w:bookmarkEnd w:id="520"/>
    </w:p>
    <w:p w14:paraId="016ABFF2" w14:textId="77777777" w:rsidR="00183DC8" w:rsidRPr="00183DC8" w:rsidRDefault="00BE158E" w:rsidP="002C113D">
      <w:pPr>
        <w:pStyle w:val="Heading3"/>
        <w:rPr>
          <w:rFonts w:eastAsia="SimSun"/>
        </w:rPr>
      </w:pPr>
      <w:bookmarkStart w:id="521" w:name="_Toc515049975"/>
      <w:bookmarkStart w:id="522" w:name="_Toc3549574"/>
      <w:bookmarkStart w:id="523" w:name="_Toc8368924"/>
      <w:bookmarkStart w:id="524" w:name="_Toc8369481"/>
      <w:bookmarkStart w:id="525" w:name="_Toc22537071"/>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521"/>
      <w:bookmarkEnd w:id="522"/>
      <w:bookmarkEnd w:id="523"/>
      <w:bookmarkEnd w:id="524"/>
      <w:bookmarkEnd w:id="525"/>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526" w:name="_Toc515049976"/>
      <w:bookmarkStart w:id="527" w:name="_Toc3549575"/>
      <w:bookmarkStart w:id="528" w:name="_Toc8368925"/>
      <w:bookmarkStart w:id="529" w:name="_Toc8369482"/>
      <w:bookmarkStart w:id="530" w:name="_Toc22537072"/>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526"/>
      <w:bookmarkEnd w:id="527"/>
      <w:bookmarkEnd w:id="528"/>
      <w:bookmarkEnd w:id="529"/>
      <w:bookmarkEnd w:id="530"/>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531" w:name="_Toc515049977"/>
      <w:bookmarkStart w:id="532" w:name="_Toc3549576"/>
      <w:bookmarkStart w:id="533" w:name="_Toc8368926"/>
      <w:bookmarkStart w:id="534" w:name="_Toc8369483"/>
      <w:bookmarkStart w:id="535" w:name="_Toc22537073"/>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531"/>
      <w:bookmarkEnd w:id="532"/>
      <w:bookmarkEnd w:id="533"/>
      <w:bookmarkEnd w:id="534"/>
      <w:bookmarkEnd w:id="535"/>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536" w:name="_Toc3549577"/>
      <w:bookmarkStart w:id="537" w:name="_Toc8368927"/>
      <w:bookmarkStart w:id="538" w:name="_Toc8369484"/>
      <w:bookmarkStart w:id="539" w:name="_Toc22537074"/>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r w:rsidR="00F243E0" w:rsidRPr="00F243E0">
        <w:rPr>
          <w:rFonts w:eastAsia="SimSun"/>
          <w:lang w:eastAsia="zh-CN"/>
        </w:rPr>
        <w:t>NSaaS</w:t>
      </w:r>
      <w:bookmarkEnd w:id="536"/>
      <w:bookmarkEnd w:id="537"/>
      <w:bookmarkEnd w:id="538"/>
      <w:bookmarkEnd w:id="539"/>
    </w:p>
    <w:p w14:paraId="0003FD0D" w14:textId="77777777" w:rsidR="00F243E0" w:rsidRPr="00F243E0" w:rsidRDefault="00F243E0" w:rsidP="002C113D">
      <w:pPr>
        <w:pStyle w:val="Heading3"/>
        <w:rPr>
          <w:rFonts w:eastAsia="SimSun"/>
        </w:rPr>
      </w:pPr>
      <w:bookmarkStart w:id="540" w:name="_Toc352074858"/>
      <w:bookmarkStart w:id="541" w:name="_Toc494269865"/>
      <w:bookmarkStart w:id="542" w:name="_Toc3549578"/>
      <w:bookmarkStart w:id="543" w:name="_Toc8368928"/>
      <w:bookmarkStart w:id="544" w:name="_Toc8369485"/>
      <w:bookmarkStart w:id="545" w:name="_Toc22537075"/>
      <w:r>
        <w:rPr>
          <w:rFonts w:eastAsia="SimSun"/>
        </w:rPr>
        <w:t>6</w:t>
      </w:r>
      <w:r w:rsidR="006E3015">
        <w:rPr>
          <w:rFonts w:eastAsia="SimSun"/>
        </w:rPr>
        <w:t>.4</w:t>
      </w:r>
      <w:r w:rsidRPr="00F243E0">
        <w:rPr>
          <w:rFonts w:eastAsia="SimSun"/>
        </w:rPr>
        <w:t>.1</w:t>
      </w:r>
      <w:r w:rsidRPr="00F243E0">
        <w:rPr>
          <w:rFonts w:eastAsia="SimSun"/>
        </w:rPr>
        <w:tab/>
        <w:t>Key issue details</w:t>
      </w:r>
      <w:bookmarkEnd w:id="540"/>
      <w:bookmarkEnd w:id="541"/>
      <w:bookmarkEnd w:id="542"/>
      <w:bookmarkEnd w:id="543"/>
      <w:bookmarkEnd w:id="544"/>
      <w:bookmarkEnd w:id="545"/>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(NSaaS)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NSaaS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546" w:name="_Toc352074859"/>
      <w:bookmarkStart w:id="547" w:name="_Toc494269866"/>
      <w:bookmarkStart w:id="548" w:name="_Toc3549579"/>
      <w:bookmarkStart w:id="549" w:name="_Toc8368929"/>
      <w:bookmarkStart w:id="550" w:name="_Toc8369486"/>
      <w:bookmarkStart w:id="551" w:name="_Toc22537076"/>
      <w:r>
        <w:rPr>
          <w:rFonts w:eastAsia="SimSun"/>
        </w:rPr>
        <w:t>6</w:t>
      </w:r>
      <w:r w:rsidR="006E3015">
        <w:rPr>
          <w:rFonts w:eastAsia="SimSun"/>
        </w:rPr>
        <w:t>.4</w:t>
      </w:r>
      <w:r w:rsidRPr="00F243E0">
        <w:rPr>
          <w:rFonts w:eastAsia="SimSun"/>
        </w:rPr>
        <w:t>.2</w:t>
      </w:r>
      <w:r w:rsidRPr="00F243E0">
        <w:rPr>
          <w:rFonts w:eastAsia="SimSun"/>
        </w:rPr>
        <w:tab/>
        <w:t>Security threat</w:t>
      </w:r>
      <w:bookmarkEnd w:id="546"/>
      <w:bookmarkEnd w:id="547"/>
      <w:r w:rsidRPr="00F243E0">
        <w:rPr>
          <w:rFonts w:eastAsia="SimSun"/>
        </w:rPr>
        <w:t>s or disadvantages</w:t>
      </w:r>
      <w:bookmarkEnd w:id="548"/>
      <w:bookmarkEnd w:id="549"/>
      <w:bookmarkEnd w:id="550"/>
      <w:bookmarkEnd w:id="551"/>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552" w:name="_Toc352074860"/>
      <w:bookmarkStart w:id="553" w:name="_Toc494269867"/>
      <w:bookmarkStart w:id="554" w:name="_Toc3549580"/>
      <w:bookmarkStart w:id="555" w:name="_Toc8368930"/>
      <w:bookmarkStart w:id="556" w:name="_Toc8369487"/>
      <w:bookmarkStart w:id="557" w:name="_Toc22537077"/>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552"/>
      <w:bookmarkEnd w:id="553"/>
      <w:bookmarkEnd w:id="554"/>
      <w:bookmarkEnd w:id="555"/>
      <w:bookmarkEnd w:id="556"/>
      <w:bookmarkEnd w:id="557"/>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558" w:name="_Toc3549581"/>
      <w:bookmarkStart w:id="559" w:name="_Toc8368931"/>
      <w:bookmarkStart w:id="560" w:name="_Toc8369488"/>
      <w:bookmarkStart w:id="561" w:name="_Toc22537078"/>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558"/>
      <w:bookmarkEnd w:id="559"/>
      <w:bookmarkEnd w:id="560"/>
      <w:bookmarkEnd w:id="561"/>
    </w:p>
    <w:p w14:paraId="45749BD5" w14:textId="77777777" w:rsidR="0068600F" w:rsidRPr="0068600F" w:rsidRDefault="0068600F" w:rsidP="002C113D">
      <w:pPr>
        <w:pStyle w:val="Heading3"/>
        <w:rPr>
          <w:rFonts w:eastAsia="SimSun"/>
          <w:lang w:eastAsia="zh-CN"/>
        </w:rPr>
      </w:pPr>
      <w:bookmarkStart w:id="562" w:name="_Toc3549582"/>
      <w:bookmarkStart w:id="563" w:name="_Toc8368932"/>
      <w:bookmarkStart w:id="564" w:name="_Toc8369489"/>
      <w:bookmarkStart w:id="565" w:name="_Toc22537079"/>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562"/>
      <w:bookmarkEnd w:id="563"/>
      <w:bookmarkEnd w:id="564"/>
      <w:bookmarkEnd w:id="565"/>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w:t>
      </w:r>
      <w:r w:rsidRPr="0088631D">
        <w:rPr>
          <w:rFonts w:eastAsia="SimSun"/>
          <w:vertAlign w:val="superscript"/>
          <w:lang w:eastAsia="zh-CN"/>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566" w:name="_Toc8369490"/>
      <w:bookmarkStart w:id="567" w:name="_Toc22537080"/>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566"/>
      <w:bookmarkEnd w:id="567"/>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568" w:name="_Toc8369491"/>
      <w:bookmarkStart w:id="569" w:name="_Toc22537081"/>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568"/>
      <w:bookmarkEnd w:id="569"/>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570" w:name="_Toc8369492"/>
      <w:bookmarkStart w:id="571" w:name="_Toc22537082"/>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570"/>
      <w:bookmarkEnd w:id="571"/>
      <w:r w:rsidRPr="004552E0">
        <w:rPr>
          <w:rFonts w:eastAsia="SimSun"/>
        </w:rPr>
        <w:t xml:space="preserve"> </w:t>
      </w:r>
    </w:p>
    <w:p w14:paraId="3DFB62DF" w14:textId="77777777" w:rsidR="004552E0" w:rsidRPr="004552E0" w:rsidRDefault="004552E0" w:rsidP="00847A77">
      <w:pPr>
        <w:pStyle w:val="Heading3"/>
        <w:rPr>
          <w:rFonts w:eastAsia="SimSun"/>
        </w:rPr>
      </w:pPr>
      <w:bookmarkStart w:id="572" w:name="_Toc8369493"/>
      <w:bookmarkStart w:id="573" w:name="_Toc22537083"/>
      <w:r w:rsidRPr="004552E0">
        <w:rPr>
          <w:rFonts w:eastAsia="SimSun"/>
        </w:rPr>
        <w:t>6</w:t>
      </w:r>
      <w:r>
        <w:rPr>
          <w:rFonts w:eastAsia="SimSun"/>
        </w:rPr>
        <w:t>.6</w:t>
      </w:r>
      <w:r w:rsidRPr="004552E0">
        <w:rPr>
          <w:rFonts w:eastAsia="SimSun"/>
        </w:rPr>
        <w:t>.1</w:t>
      </w:r>
      <w:r w:rsidRPr="004552E0">
        <w:rPr>
          <w:rFonts w:eastAsia="SimSun"/>
        </w:rPr>
        <w:tab/>
        <w:t>Key issue detail</w:t>
      </w:r>
      <w:bookmarkEnd w:id="572"/>
      <w:bookmarkEnd w:id="573"/>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574" w:name="OLE_LINK40"/>
      <w:r w:rsidRPr="004552E0">
        <w:rPr>
          <w:rFonts w:eastAsia="SimSun"/>
        </w:rPr>
        <w:t>service consumer</w:t>
      </w:r>
      <w:bookmarkEnd w:id="574"/>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575" w:name="_Toc8369494"/>
      <w:bookmarkStart w:id="576" w:name="_Toc22537084"/>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575"/>
      <w:bookmarkEnd w:id="576"/>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577" w:name="_Toc8369495"/>
      <w:bookmarkStart w:id="578" w:name="_Toc22537085"/>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577"/>
      <w:bookmarkEnd w:id="578"/>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579" w:name="_Toc8369496"/>
      <w:bookmarkStart w:id="580" w:name="_Toc22537086"/>
      <w:r>
        <w:rPr>
          <w:rFonts w:eastAsia="SimSun"/>
        </w:rPr>
        <w:t>6.7</w:t>
      </w:r>
      <w:r>
        <w:rPr>
          <w:rFonts w:eastAsia="SimSun"/>
        </w:rPr>
        <w:tab/>
        <w:t>Key Issue #6</w:t>
      </w:r>
      <w:r w:rsidR="005149BE" w:rsidRPr="005149BE">
        <w:rPr>
          <w:rFonts w:eastAsia="SimSun"/>
        </w:rPr>
        <w:t>: Confidentiality protection of NSSAI and home control</w:t>
      </w:r>
      <w:bookmarkEnd w:id="579"/>
      <w:bookmarkEnd w:id="580"/>
    </w:p>
    <w:p w14:paraId="4B89CB5C" w14:textId="77777777" w:rsidR="005149BE" w:rsidRPr="005149BE" w:rsidRDefault="005149BE" w:rsidP="00847A77">
      <w:pPr>
        <w:pStyle w:val="Heading3"/>
        <w:rPr>
          <w:rFonts w:eastAsia="SimSun"/>
        </w:rPr>
      </w:pPr>
      <w:bookmarkStart w:id="581" w:name="_Toc8369497"/>
      <w:bookmarkStart w:id="582" w:name="_Toc22537087"/>
      <w:r>
        <w:rPr>
          <w:rFonts w:eastAsia="SimSun"/>
        </w:rPr>
        <w:t>6.7</w:t>
      </w:r>
      <w:r w:rsidRPr="005149BE">
        <w:rPr>
          <w:rFonts w:eastAsia="SimSun"/>
        </w:rPr>
        <w:t>.1</w:t>
      </w:r>
      <w:r w:rsidRPr="005149BE">
        <w:rPr>
          <w:rFonts w:eastAsia="SimSun"/>
        </w:rPr>
        <w:tab/>
        <w:t>Key issue details</w:t>
      </w:r>
      <w:bookmarkEnd w:id="581"/>
      <w:bookmarkEnd w:id="582"/>
    </w:p>
    <w:p w14:paraId="004B5FF1" w14:textId="0F3F54B4" w:rsidR="005149BE" w:rsidRPr="005149BE" w:rsidRDefault="005149BE" w:rsidP="005149BE">
      <w:pPr>
        <w:rPr>
          <w:rFonts w:eastAsia="SimSun"/>
          <w:lang w:eastAsia="zh-CN"/>
        </w:rPr>
      </w:pPr>
      <w:r w:rsidRPr="005149BE">
        <w:rPr>
          <w:rFonts w:eastAsia="SimSun"/>
          <w:lang w:eastAsia="x-none"/>
        </w:rPr>
        <w:t>NSSAI may contain sensitive information that causes privacy concerns when transmitted in clear. For example, a particular NSSAI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583" w:name="_Toc8369498"/>
      <w:bookmarkStart w:id="584" w:name="_Toc22537088"/>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583"/>
      <w:bookmarkEnd w:id="584"/>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585" w:name="_Toc8369499"/>
      <w:bookmarkStart w:id="586" w:name="_Toc22537089"/>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585"/>
      <w:bookmarkEnd w:id="586"/>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0C5D4D09" w:rsidR="00555DF7" w:rsidRDefault="00555DF7" w:rsidP="002C113D"/>
    <w:p w14:paraId="2EFB6EB5" w14:textId="6F1D9049" w:rsidR="006D7607" w:rsidRPr="006D7607" w:rsidRDefault="006D7607" w:rsidP="008135BD">
      <w:pPr>
        <w:pStyle w:val="Heading2"/>
        <w:rPr>
          <w:rFonts w:eastAsia="SimSun"/>
        </w:rPr>
      </w:pPr>
      <w:bookmarkStart w:id="587" w:name="_Toc22537090"/>
      <w:r w:rsidRPr="006D7607">
        <w:rPr>
          <w:rFonts w:eastAsia="SimSun"/>
        </w:rPr>
        <w:t>6.</w:t>
      </w:r>
      <w:r w:rsidR="005B204D">
        <w:rPr>
          <w:rFonts w:eastAsia="SimSun"/>
        </w:rPr>
        <w:t>7</w:t>
      </w:r>
      <w:r w:rsidRPr="006D7607">
        <w:rPr>
          <w:rFonts w:eastAsia="SimSun"/>
        </w:rPr>
        <w:tab/>
      </w:r>
      <w:r w:rsidRPr="006D7607">
        <w:rPr>
          <w:rFonts w:eastAsia="SimSun"/>
        </w:rPr>
        <w:tab/>
        <w:t>Key Issue #</w:t>
      </w:r>
      <w:r w:rsidR="008F2E32">
        <w:rPr>
          <w:rFonts w:eastAsia="SimSun"/>
        </w:rPr>
        <w:t>7</w:t>
      </w:r>
      <w:r w:rsidRPr="006D7607">
        <w:rPr>
          <w:rFonts w:eastAsia="SimSun"/>
        </w:rPr>
        <w:t xml:space="preserve"> Cancellation of rejected S-NSSAIs</w:t>
      </w:r>
      <w:bookmarkEnd w:id="587"/>
    </w:p>
    <w:p w14:paraId="7ED2ED1E" w14:textId="3E060BA3" w:rsidR="006D7607" w:rsidRPr="006D7607" w:rsidRDefault="006D7607" w:rsidP="008135BD">
      <w:pPr>
        <w:pStyle w:val="Heading3"/>
        <w:rPr>
          <w:rFonts w:eastAsia="SimSun"/>
        </w:rPr>
      </w:pPr>
      <w:bookmarkStart w:id="588" w:name="_Toc22537091"/>
      <w:r w:rsidRPr="006D7607">
        <w:rPr>
          <w:rFonts w:eastAsia="SimSun"/>
        </w:rPr>
        <w:t>6.</w:t>
      </w:r>
      <w:r w:rsidR="005B204D">
        <w:rPr>
          <w:rFonts w:eastAsia="SimSun"/>
        </w:rPr>
        <w:t>7</w:t>
      </w:r>
      <w:r w:rsidRPr="006D7607">
        <w:rPr>
          <w:rFonts w:eastAsia="SimSun"/>
        </w:rPr>
        <w:t>.1</w:t>
      </w:r>
      <w:r w:rsidRPr="006D7607">
        <w:rPr>
          <w:rFonts w:eastAsia="SimSun"/>
        </w:rPr>
        <w:tab/>
        <w:t>Key issue detail</w:t>
      </w:r>
      <w:bookmarkEnd w:id="588"/>
    </w:p>
    <w:p w14:paraId="7CDF9028" w14:textId="77777777" w:rsidR="006D7607" w:rsidRPr="006D7607" w:rsidRDefault="006D7607" w:rsidP="006D7607">
      <w:pPr>
        <w:rPr>
          <w:rFonts w:eastAsia="SimSun"/>
        </w:rPr>
      </w:pPr>
      <w:r w:rsidRPr="006D7607">
        <w:rPr>
          <w:rFonts w:eastAsia="SimSun"/>
        </w:rPr>
        <w:t xml:space="preserve">This key issue will study how to perform the revocation of an already rejected S-NSSAI, else there will not be a possibility for the UE to use the S-NSSAI even with a renewed valid </w:t>
      </w:r>
    </w:p>
    <w:p w14:paraId="27AA3CE7" w14:textId="77777777" w:rsidR="006D7607" w:rsidRPr="006D7607" w:rsidRDefault="006D7607" w:rsidP="006D7607">
      <w:pPr>
        <w:rPr>
          <w:rFonts w:eastAsia="SimSun"/>
        </w:rPr>
      </w:pPr>
      <w:r w:rsidRPr="006D7607">
        <w:rPr>
          <w:rFonts w:eastAsia="SimSun"/>
        </w:rPr>
        <w:t xml:space="preserve">There is no policy defined in the UE for re-attempt to request a rejected S-NSSAI and allowing the UE to delete Rejected S-NSSAI(s) internally may result in undesirable and non-deterministic behaviour, i.e. the UE can directly renew it’s 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re-newed the subscription on application layer. </w:t>
      </w:r>
    </w:p>
    <w:p w14:paraId="48EF32D3" w14:textId="77777777" w:rsidR="006D7607" w:rsidRPr="006D7607" w:rsidRDefault="006D7607" w:rsidP="006D7607">
      <w:pPr>
        <w:rPr>
          <w:rFonts w:eastAsia="SimSun"/>
        </w:rPr>
      </w:pPr>
      <w:r w:rsidRPr="006D7607">
        <w:rPr>
          <w:rFonts w:eastAsia="SimSun"/>
        </w:rPr>
        <w:t>Another problem is that the context is stored in the AMF, i.e. a rejected S-NSSAI will be directly rejected by the AMF even without perofrming any slice authentication with the AAA.</w:t>
      </w:r>
    </w:p>
    <w:p w14:paraId="1B7D9861" w14:textId="77777777" w:rsidR="006D7607" w:rsidRPr="008F2E32" w:rsidRDefault="006D7607" w:rsidP="008135BD">
      <w:pPr>
        <w:keepLines/>
        <w:ind w:left="1135" w:hanging="851"/>
        <w:rPr>
          <w:rFonts w:eastAsia="SimSun"/>
          <w:color w:val="FF0000"/>
        </w:rPr>
      </w:pPr>
      <w:r w:rsidRPr="008F2E32">
        <w:rPr>
          <w:rFonts w:eastAsia="SimSun"/>
          <w:color w:val="FF0000"/>
        </w:rPr>
        <w:t>Editor’s Note: It is FFS how the AMF updates the UE context for a rejected S-NSSAI.</w:t>
      </w:r>
    </w:p>
    <w:p w14:paraId="64FEA213" w14:textId="77777777" w:rsidR="002A6CEE" w:rsidRDefault="006D7607" w:rsidP="002A6CEE">
      <w:pPr>
        <w:pStyle w:val="Heading3"/>
        <w:rPr>
          <w:rFonts w:eastAsia="SimSun"/>
        </w:rPr>
      </w:pPr>
      <w:bookmarkStart w:id="589" w:name="_Toc22537092"/>
      <w:r w:rsidRPr="006D7607">
        <w:rPr>
          <w:rFonts w:eastAsia="SimSun"/>
        </w:rPr>
        <w:t>6.</w:t>
      </w:r>
      <w:r w:rsidR="005B204D">
        <w:rPr>
          <w:rFonts w:eastAsia="SimSun"/>
        </w:rPr>
        <w:t>7</w:t>
      </w:r>
      <w:r w:rsidRPr="006D7607">
        <w:rPr>
          <w:rFonts w:eastAsia="SimSun"/>
        </w:rPr>
        <w:t>.2</w:t>
      </w:r>
      <w:r w:rsidRPr="006D7607">
        <w:rPr>
          <w:rFonts w:eastAsia="SimSun"/>
        </w:rPr>
        <w:tab/>
        <w:t>Security threats</w:t>
      </w:r>
      <w:bookmarkEnd w:id="589"/>
    </w:p>
    <w:p w14:paraId="1F2F8CB1" w14:textId="5AD2D33D" w:rsidR="006D7607" w:rsidRPr="006D7607" w:rsidRDefault="006D7607" w:rsidP="006D7607">
      <w:pPr>
        <w:rPr>
          <w:rFonts w:eastAsia="SimSun"/>
        </w:rPr>
      </w:pPr>
      <w:r w:rsidRPr="006D7607">
        <w:rPr>
          <w:rFonts w:eastAsia="SimSun"/>
        </w:rPr>
        <w:t>TBD</w:t>
      </w:r>
    </w:p>
    <w:p w14:paraId="55B6A348" w14:textId="5ED6F727" w:rsidR="006D7607" w:rsidRPr="00461806" w:rsidRDefault="006D7607" w:rsidP="008135BD">
      <w:pPr>
        <w:pStyle w:val="Heading3"/>
        <w:rPr>
          <w:rFonts w:eastAsia="SimSun"/>
        </w:rPr>
      </w:pPr>
      <w:bookmarkStart w:id="590" w:name="_Toc22537093"/>
      <w:r w:rsidRPr="006D7607">
        <w:rPr>
          <w:rFonts w:eastAsia="SimSun"/>
        </w:rPr>
        <w:t>6.</w:t>
      </w:r>
      <w:r w:rsidR="005B204D">
        <w:rPr>
          <w:rFonts w:eastAsia="SimSun"/>
        </w:rPr>
        <w:t>7</w:t>
      </w:r>
      <w:r w:rsidRPr="006D7607">
        <w:rPr>
          <w:rFonts w:eastAsia="SimSun"/>
        </w:rPr>
        <w:t>.3</w:t>
      </w:r>
      <w:r w:rsidRPr="006D7607">
        <w:rPr>
          <w:rFonts w:eastAsia="SimSun"/>
        </w:rPr>
        <w:tab/>
        <w:t>Potential security requirements</w:t>
      </w:r>
      <w:bookmarkEnd w:id="590"/>
    </w:p>
    <w:p w14:paraId="5AA2F1C6" w14:textId="77777777" w:rsidR="006D7607" w:rsidRPr="006D7607" w:rsidRDefault="006D7607" w:rsidP="006D7607">
      <w:pPr>
        <w:rPr>
          <w:rFonts w:eastAsia="SimSun"/>
        </w:rPr>
      </w:pPr>
      <w:r w:rsidRPr="006D7607">
        <w:rPr>
          <w:rFonts w:eastAsia="SimSun"/>
        </w:rPr>
        <w:t>TBD</w:t>
      </w:r>
    </w:p>
    <w:p w14:paraId="72610F09" w14:textId="77777777" w:rsidR="006D7607" w:rsidRPr="00555DF7" w:rsidRDefault="006D7607" w:rsidP="002C113D"/>
    <w:p w14:paraId="3E18FD76" w14:textId="77777777" w:rsidR="00FD2920" w:rsidRDefault="00FD2920" w:rsidP="00FD2920">
      <w:pPr>
        <w:pStyle w:val="Heading1"/>
      </w:pPr>
      <w:bookmarkStart w:id="591" w:name="_Toc3549583"/>
      <w:bookmarkStart w:id="592" w:name="_Toc8368933"/>
      <w:bookmarkStart w:id="593" w:name="_Toc8369500"/>
      <w:bookmarkStart w:id="594" w:name="_Toc22537094"/>
      <w:r>
        <w:t>7</w:t>
      </w:r>
      <w:r>
        <w:tab/>
        <w:t>Solutions</w:t>
      </w:r>
      <w:bookmarkEnd w:id="591"/>
      <w:bookmarkEnd w:id="592"/>
      <w:bookmarkEnd w:id="593"/>
      <w:bookmarkEnd w:id="594"/>
    </w:p>
    <w:p w14:paraId="317AB573" w14:textId="6C7ED4CA" w:rsidR="00752934" w:rsidRPr="00752934" w:rsidRDefault="00752934" w:rsidP="001A60E4">
      <w:pPr>
        <w:pStyle w:val="Heading2"/>
      </w:pPr>
      <w:bookmarkStart w:id="595" w:name="_Toc8369501"/>
      <w:bookmarkStart w:id="596" w:name="_Toc22537095"/>
      <w:bookmarkStart w:id="597" w:name="_Toc3549584"/>
      <w:r w:rsidRPr="00752934">
        <w:t>7.1</w:t>
      </w:r>
      <w:r w:rsidRPr="00752934">
        <w:tab/>
      </w:r>
      <w:bookmarkStart w:id="598" w:name="_Hlk6823730"/>
      <w:r w:rsidRPr="00752934">
        <w:t>Solution #1</w:t>
      </w:r>
      <w:r w:rsidR="00A04E5C">
        <w:t xml:space="preserve"> </w:t>
      </w:r>
      <w:r w:rsidRPr="00752934">
        <w:t>Slice Specific Authentication and Authorization</w:t>
      </w:r>
      <w:bookmarkEnd w:id="595"/>
      <w:bookmarkEnd w:id="596"/>
      <w:bookmarkEnd w:id="598"/>
    </w:p>
    <w:p w14:paraId="4B8FD471" w14:textId="77777777" w:rsidR="00752934" w:rsidRPr="00752934" w:rsidRDefault="00752934" w:rsidP="00847A77">
      <w:pPr>
        <w:pStyle w:val="Heading3"/>
      </w:pPr>
      <w:bookmarkStart w:id="599" w:name="_Toc4007666"/>
      <w:bookmarkStart w:id="600" w:name="_Toc8369502"/>
      <w:bookmarkStart w:id="601" w:name="_Toc22537096"/>
      <w:r w:rsidRPr="00752934">
        <w:t>7.1.1</w:t>
      </w:r>
      <w:r w:rsidRPr="00752934">
        <w:tab/>
        <w:t>Introduction</w:t>
      </w:r>
      <w:bookmarkEnd w:id="599"/>
      <w:bookmarkEnd w:id="600"/>
      <w:bookmarkEnd w:id="601"/>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user@domain.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602" w:name="_Toc4007667"/>
      <w:bookmarkStart w:id="603" w:name="_Toc8369503"/>
      <w:bookmarkStart w:id="604" w:name="_Toc22537097"/>
      <w:r w:rsidRPr="00752934">
        <w:t>7.1.2</w:t>
      </w:r>
      <w:r w:rsidRPr="00752934">
        <w:tab/>
        <w:t>Solution details</w:t>
      </w:r>
      <w:bookmarkEnd w:id="602"/>
      <w:bookmarkEnd w:id="603"/>
      <w:bookmarkEnd w:id="604"/>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33428975"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Step8: UE and AAA exchanges EAP Request/Response messages for the authentication via AMF. There may be multiple exchanges based on the particular configuration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Step 10: AMF records the success of the EAP authentication for the Slice represented by the NSSAI, and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605" w:name="_Toc4007668"/>
      <w:bookmarkStart w:id="606" w:name="_Toc8369504"/>
      <w:bookmarkStart w:id="607" w:name="_Toc22537098"/>
      <w:r w:rsidRPr="00752934">
        <w:t>7.1.3</w:t>
      </w:r>
      <w:r w:rsidRPr="00752934">
        <w:tab/>
        <w:t>Evaluation</w:t>
      </w:r>
      <w:bookmarkEnd w:id="605"/>
      <w:bookmarkEnd w:id="606"/>
      <w:bookmarkEnd w:id="607"/>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5330C1">
        <w:t xml:space="preserve"> </w:t>
      </w:r>
      <w:r w:rsidR="005330C1" w:rsidRPr="005330C1">
        <w:rPr>
          <w:rFonts w:eastAsia="SimSun"/>
        </w:rPr>
        <w:t>Hence this solution provides protection of User ID for the slice authentication between UE and serving network.</w:t>
      </w:r>
    </w:p>
    <w:p w14:paraId="2F667C5B" w14:textId="019D3F69"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608" w:name="_Toc3549588"/>
      <w:bookmarkStart w:id="609" w:name="_Toc8368934"/>
      <w:bookmarkStart w:id="610" w:name="_Toc8369505"/>
      <w:bookmarkStart w:id="611" w:name="_Toc22537099"/>
      <w:bookmarkEnd w:id="597"/>
      <w:r>
        <w:rPr>
          <w:rFonts w:eastAsia="SimSun"/>
        </w:rPr>
        <w:t>7.2</w:t>
      </w:r>
      <w:r>
        <w:rPr>
          <w:rFonts w:eastAsia="SimSun"/>
        </w:rPr>
        <w:tab/>
        <w:t>Solution #2</w:t>
      </w:r>
      <w:r w:rsidRPr="0012671F">
        <w:rPr>
          <w:rFonts w:eastAsia="SimSun"/>
        </w:rPr>
        <w:t xml:space="preserve"> Slice Authentication</w:t>
      </w:r>
      <w:bookmarkEnd w:id="608"/>
      <w:bookmarkEnd w:id="609"/>
      <w:bookmarkEnd w:id="610"/>
      <w:bookmarkEnd w:id="611"/>
    </w:p>
    <w:p w14:paraId="2B12A3C5" w14:textId="77777777" w:rsidR="00344443" w:rsidRPr="00344443" w:rsidRDefault="00344443" w:rsidP="00847A77">
      <w:pPr>
        <w:pStyle w:val="Heading3"/>
        <w:rPr>
          <w:rFonts w:eastAsia="SimSun"/>
        </w:rPr>
      </w:pPr>
      <w:bookmarkStart w:id="612" w:name="_Toc22537100"/>
      <w:bookmarkStart w:id="613" w:name="_Toc3549589"/>
      <w:r w:rsidRPr="00344443">
        <w:rPr>
          <w:rFonts w:eastAsia="SimSun"/>
        </w:rPr>
        <w:t>7.2.1</w:t>
      </w:r>
      <w:r w:rsidRPr="00344443">
        <w:rPr>
          <w:rFonts w:eastAsia="SimSun"/>
        </w:rPr>
        <w:tab/>
        <w:t>Introduction</w:t>
      </w:r>
      <w:bookmarkEnd w:id="612"/>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614" w:name="_Toc22537101"/>
      <w:r w:rsidRPr="00344443">
        <w:rPr>
          <w:rFonts w:eastAsia="SimSun"/>
        </w:rPr>
        <w:t>7.2.2</w:t>
      </w:r>
      <w:r w:rsidRPr="00344443">
        <w:rPr>
          <w:rFonts w:eastAsia="SimSun"/>
        </w:rPr>
        <w:tab/>
        <w:t>Solution details</w:t>
      </w:r>
      <w:bookmarkEnd w:id="614"/>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E952FC" w:rsidP="00344443">
      <w:pPr>
        <w:jc w:val="center"/>
        <w:rPr>
          <w:rFonts w:eastAsia="SimSun"/>
          <w:lang w:eastAsia="zh-CN"/>
        </w:rPr>
      </w:pPr>
      <w:r>
        <w:rPr>
          <w:rFonts w:eastAsia="SimSun"/>
        </w:rPr>
        <w:pict w14:anchorId="10E77D51">
          <v:shape id="_x0000_i1026" type="#_x0000_t75" style="width:394pt;height:433.5pt">
            <v:imagedata r:id="rId21"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615" w:name="_Toc22537102"/>
      <w:r w:rsidRPr="00344443">
        <w:rPr>
          <w:rFonts w:eastAsia="SimSun"/>
        </w:rPr>
        <w:t>7.2.3</w:t>
      </w:r>
      <w:r w:rsidRPr="00344443">
        <w:rPr>
          <w:rFonts w:eastAsia="SimSun"/>
        </w:rPr>
        <w:tab/>
        <w:t>Evaluation</w:t>
      </w:r>
      <w:bookmarkEnd w:id="615"/>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well established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616" w:name="_MON_1598876647"/>
      <w:bookmarkStart w:id="617" w:name="_Toc3549592"/>
      <w:bookmarkStart w:id="618" w:name="_Toc8368935"/>
      <w:bookmarkStart w:id="619" w:name="_Toc8369506"/>
      <w:bookmarkStart w:id="620" w:name="_Toc22537103"/>
      <w:bookmarkEnd w:id="613"/>
      <w:bookmarkEnd w:id="616"/>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for NSaaS</w:t>
      </w:r>
      <w:bookmarkEnd w:id="617"/>
      <w:bookmarkEnd w:id="618"/>
      <w:bookmarkEnd w:id="619"/>
      <w:bookmarkEnd w:id="620"/>
    </w:p>
    <w:p w14:paraId="491ACDF3" w14:textId="77777777" w:rsidR="001B4324" w:rsidRPr="001B4324" w:rsidRDefault="001B4324" w:rsidP="009E0A34">
      <w:pPr>
        <w:pStyle w:val="Heading3"/>
        <w:rPr>
          <w:rFonts w:eastAsia="SimSun"/>
        </w:rPr>
      </w:pPr>
      <w:bookmarkStart w:id="621" w:name="_Toc3549593"/>
      <w:bookmarkStart w:id="622" w:name="_Toc8368936"/>
      <w:bookmarkStart w:id="623" w:name="_Toc8369507"/>
      <w:bookmarkStart w:id="624" w:name="_Toc22537104"/>
      <w:r>
        <w:rPr>
          <w:rFonts w:eastAsia="SimSun"/>
        </w:rPr>
        <w:t>7.3</w:t>
      </w:r>
      <w:r w:rsidRPr="001B4324">
        <w:rPr>
          <w:rFonts w:eastAsia="SimSun"/>
        </w:rPr>
        <w:t>.1</w:t>
      </w:r>
      <w:r w:rsidRPr="001B4324">
        <w:rPr>
          <w:rFonts w:eastAsia="SimSun"/>
        </w:rPr>
        <w:tab/>
        <w:t>Introduction</w:t>
      </w:r>
      <w:bookmarkEnd w:id="621"/>
      <w:bookmarkEnd w:id="622"/>
      <w:bookmarkEnd w:id="623"/>
      <w:bookmarkEnd w:id="624"/>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for NSaaS</w:t>
      </w:r>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625" w:name="_Toc3549594"/>
      <w:bookmarkStart w:id="626" w:name="_Toc8368937"/>
      <w:bookmarkStart w:id="627" w:name="_Toc8369508"/>
      <w:bookmarkStart w:id="628" w:name="_Toc22537105"/>
      <w:r>
        <w:rPr>
          <w:rFonts w:eastAsia="SimSun"/>
        </w:rPr>
        <w:t>7.3</w:t>
      </w:r>
      <w:r w:rsidRPr="001B4324">
        <w:rPr>
          <w:rFonts w:eastAsia="SimSun"/>
        </w:rPr>
        <w:t>.2</w:t>
      </w:r>
      <w:r w:rsidRPr="001B4324">
        <w:rPr>
          <w:rFonts w:eastAsia="SimSun"/>
        </w:rPr>
        <w:tab/>
        <w:t>Solution details</w:t>
      </w:r>
      <w:bookmarkEnd w:id="625"/>
      <w:bookmarkEnd w:id="626"/>
      <w:bookmarkEnd w:id="627"/>
      <w:bookmarkEnd w:id="628"/>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for NSaaS, however PLMN shall be able to ignore that request (e.g. if it goes against its policy on UP protection).</w:t>
      </w:r>
      <w:r w:rsidR="007507CC" w:rsidRPr="007507CC">
        <w:rPr>
          <w:rFonts w:eastAsia="SimSun"/>
          <w:lang w:eastAsia="zh-CN"/>
        </w:rPr>
        <w:t xml:space="preserve"> </w:t>
      </w:r>
    </w:p>
    <w:p w14:paraId="64436AFE" w14:textId="1C0C40C1"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w:t>
      </w:r>
      <w:commentRangeStart w:id="629"/>
      <w:ins w:id="630" w:author="Nair, Suresh P. (Nokia - US/Murray Hill)" w:date="2019-10-23T15:19:00Z">
        <w:r w:rsidR="00D671C0">
          <w:rPr>
            <w:rFonts w:eastAsia="SimSun"/>
          </w:rPr>
          <w:t>7</w:t>
        </w:r>
      </w:ins>
      <w:del w:id="631" w:author="Nair, Suresh P. (Nokia - US/Murray Hill)" w:date="2019-10-23T15:19:00Z">
        <w:r w:rsidRPr="009E0A34" w:rsidDel="00D671C0">
          <w:rPr>
            <w:rFonts w:eastAsia="SimSun"/>
          </w:rPr>
          <w:delText>x</w:delText>
        </w:r>
      </w:del>
      <w:commentRangeEnd w:id="629"/>
      <w:r w:rsidR="00D671C0">
        <w:rPr>
          <w:rStyle w:val="CommentReference"/>
        </w:rPr>
        <w:commentReference w:id="629"/>
      </w:r>
      <w:r w:rsidRPr="009E0A34">
        <w:rPr>
          <w:rFonts w:eastAsia="SimSun"/>
        </w:rPr>
        <w:t>]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632" w:name="_Toc3549595"/>
      <w:bookmarkStart w:id="633" w:name="_Toc8368938"/>
      <w:bookmarkStart w:id="634" w:name="_Toc8369509"/>
      <w:bookmarkStart w:id="635" w:name="_Toc22537106"/>
      <w:r>
        <w:rPr>
          <w:rFonts w:eastAsia="SimSun"/>
        </w:rPr>
        <w:t>7.3</w:t>
      </w:r>
      <w:r w:rsidRPr="001B4324">
        <w:rPr>
          <w:rFonts w:eastAsia="SimSun"/>
        </w:rPr>
        <w:t>.3</w:t>
      </w:r>
      <w:r w:rsidRPr="001B4324">
        <w:rPr>
          <w:rFonts w:eastAsia="SimSun"/>
        </w:rPr>
        <w:tab/>
        <w:t>Evaluation</w:t>
      </w:r>
      <w:bookmarkEnd w:id="632"/>
      <w:bookmarkEnd w:id="633"/>
      <w:bookmarkEnd w:id="634"/>
      <w:bookmarkEnd w:id="635"/>
      <w:r w:rsidRPr="001B4324">
        <w:rPr>
          <w:rFonts w:eastAsia="SimSun"/>
        </w:rPr>
        <w:t xml:space="preserve"> </w:t>
      </w:r>
    </w:p>
    <w:p w14:paraId="15B6F932" w14:textId="1FA56A0F" w:rsidR="00477754" w:rsidRPr="00477754" w:rsidRDefault="00477754" w:rsidP="00477754">
      <w:pPr>
        <w:rPr>
          <w:ins w:id="636" w:author="Nair, Suresh P. (Nokia - US/Murray Hill)" w:date="2019-10-20T17:47:00Z"/>
          <w:rFonts w:eastAsia="SimSun"/>
          <w:lang w:eastAsia="zh-CN"/>
        </w:rPr>
      </w:pPr>
      <w:ins w:id="637" w:author="Nair, Suresh P. (Nokia - US/Murray Hill)" w:date="2019-10-20T17:47:00Z">
        <w:r w:rsidRPr="00477754">
          <w:rPr>
            <w:rFonts w:eastAsia="SimSun"/>
            <w:lang w:eastAsia="zh-CN"/>
          </w:rPr>
          <w:t>This solut</w:t>
        </w:r>
        <w:r>
          <w:rPr>
            <w:rFonts w:eastAsia="SimSun"/>
            <w:lang w:eastAsia="zh-CN"/>
          </w:rPr>
          <w:t>i</w:t>
        </w:r>
        <w:r w:rsidRPr="00477754">
          <w:rPr>
            <w:rFonts w:eastAsia="SimSun"/>
            <w:lang w:eastAsia="zh-CN"/>
          </w:rPr>
          <w:t xml:space="preserve">on addresses the key issue #3. It has identified two security features for NSaaS that can be addressed through </w:t>
        </w:r>
        <w:commentRangeStart w:id="638"/>
        <w:r w:rsidRPr="00477754">
          <w:rPr>
            <w:rFonts w:eastAsia="SimSun"/>
            <w:lang w:eastAsia="zh-CN"/>
          </w:rPr>
          <w:t>configuration</w:t>
        </w:r>
        <w:commentRangeEnd w:id="638"/>
        <w:r w:rsidR="00D45A1A">
          <w:rPr>
            <w:rStyle w:val="CommentReference"/>
          </w:rPr>
          <w:commentReference w:id="638"/>
        </w:r>
        <w:r w:rsidRPr="00477754">
          <w:rPr>
            <w:rFonts w:eastAsia="SimSun"/>
            <w:lang w:eastAsia="zh-CN"/>
          </w:rPr>
          <w:t xml:space="preserve">. </w:t>
        </w:r>
      </w:ins>
    </w:p>
    <w:p w14:paraId="1BD33E91" w14:textId="495F4C2E" w:rsidR="001B4324" w:rsidRPr="001B4324" w:rsidDel="00CA6D31" w:rsidRDefault="001B4324" w:rsidP="001B4324">
      <w:pPr>
        <w:rPr>
          <w:del w:id="639" w:author="Nair, Suresh P. (Nokia - US/Murray Hill)" w:date="2019-10-20T17:47:00Z"/>
          <w:rFonts w:eastAsia="SimSun"/>
        </w:rPr>
      </w:pPr>
      <w:del w:id="640" w:author="Nair, Suresh P. (Nokia - US/Murray Hill)" w:date="2019-10-20T17:47:00Z">
        <w:r w:rsidRPr="001B4324" w:rsidDel="00CA6D31">
          <w:rPr>
            <w:rFonts w:eastAsia="SimSun" w:hint="eastAsia"/>
          </w:rPr>
          <w:delText xml:space="preserve">N.A. </w:delText>
        </w:r>
      </w:del>
    </w:p>
    <w:p w14:paraId="1213F893" w14:textId="77777777" w:rsidR="00A15367" w:rsidRPr="00A15367" w:rsidRDefault="00A15367" w:rsidP="009E0A34">
      <w:pPr>
        <w:pStyle w:val="Heading2"/>
      </w:pPr>
      <w:bookmarkStart w:id="641" w:name="_Toc3549596"/>
      <w:bookmarkStart w:id="642" w:name="_Toc8368939"/>
      <w:bookmarkStart w:id="643" w:name="_Toc8369510"/>
      <w:bookmarkStart w:id="644" w:name="_Toc22537107"/>
      <w:r w:rsidRPr="00A15367">
        <w:t>7.</w:t>
      </w:r>
      <w:r>
        <w:t>4</w:t>
      </w:r>
      <w:r w:rsidRPr="00A15367">
        <w:tab/>
        <w:t>Solution #</w:t>
      </w:r>
      <w:r w:rsidR="00D400FA">
        <w:t>4</w:t>
      </w:r>
      <w:r w:rsidRPr="00A15367">
        <w:t xml:space="preserve"> Solution for Slice Specific Authentication and Authorization with multiple registrations in the same PLMN</w:t>
      </w:r>
      <w:bookmarkEnd w:id="641"/>
      <w:bookmarkEnd w:id="642"/>
      <w:bookmarkEnd w:id="643"/>
      <w:bookmarkEnd w:id="644"/>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645"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E952FC" w:rsidP="00E30BE3">
      <w:pPr>
        <w:rPr>
          <w:rFonts w:eastAsia="SimSun"/>
        </w:rPr>
      </w:pPr>
      <w:r>
        <w:rPr>
          <w:rFonts w:eastAsia="SimSun"/>
        </w:rPr>
        <w:pict w14:anchorId="67CD5F66">
          <v:shape id="_x0000_i1027" type="#_x0000_t75" style="width:481.5pt;height:396.5pt">
            <v:imagedata r:id="rId25"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The AAA-S may decide to re-authenticate and re-authorize the UE at any time. The re-authentication and re-authorization procedure is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1CDD4F73" w:rsidR="00FD2C60" w:rsidRPr="0088631D" w:rsidRDefault="00FD2C60" w:rsidP="00FD2C60">
      <w:pPr>
        <w:rPr>
          <w:rFonts w:eastAsia="SimSun"/>
        </w:rPr>
      </w:pPr>
      <w:r w:rsidRPr="0088631D">
        <w:rPr>
          <w:rFonts w:eastAsia="SimSun"/>
        </w:rPr>
        <w:t xml:space="preserve">Key Issue #1 in TR 33.813 [1] is about enabling Slice Specific Authentication and Authorization (SSAA). This solution addresses KI#1 in the context of a UE performing multiple registrations in the same PLMN over different access types.  </w:t>
      </w:r>
    </w:p>
    <w:p w14:paraId="4DB78B94" w14:textId="77777777" w:rsidR="00FD2C60" w:rsidRPr="0088631D" w:rsidRDefault="00FD2C60" w:rsidP="00FD2C60">
      <w:pPr>
        <w:rPr>
          <w:rFonts w:eastAsia="SimSun"/>
        </w:rPr>
      </w:pPr>
      <w:r w:rsidRPr="0088631D">
        <w:rPr>
          <w:rFonts w:eastAsia="SimSun"/>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8631D" w:rsidRDefault="00FD2C60" w:rsidP="00FD2C60">
      <w:pPr>
        <w:rPr>
          <w:rFonts w:eastAsia="SimSun"/>
        </w:rPr>
      </w:pPr>
      <w:r w:rsidRPr="0088631D">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8631D" w:rsidRDefault="00FD2C60" w:rsidP="00FD2C60">
      <w:pPr>
        <w:rPr>
          <w:rFonts w:eastAsia="SimSun"/>
        </w:rPr>
      </w:pPr>
      <w:r w:rsidRPr="0088631D">
        <w:rPr>
          <w:rFonts w:eastAsia="SimSun"/>
        </w:rPr>
        <w:t>This solution is complimentary to either solution #1 or solution #2 as they deal with a single registration scenario.</w:t>
      </w:r>
    </w:p>
    <w:p w14:paraId="51FA9D94" w14:textId="77777777" w:rsidR="00FD2C60" w:rsidRPr="0088631D" w:rsidRDefault="00FD2C60" w:rsidP="00FD2C60">
      <w:pPr>
        <w:rPr>
          <w:rFonts w:eastAsia="SimSun"/>
        </w:rPr>
      </w:pPr>
      <w:r w:rsidRPr="0088631D">
        <w:rPr>
          <w:rFonts w:eastAsia="SimSun"/>
        </w:rPr>
        <w:t>The proposed solution meets the requirement of key issue #1.</w:t>
      </w:r>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646" w:name="_Toc8368940"/>
      <w:bookmarkStart w:id="647" w:name="_Toc8369511"/>
      <w:bookmarkStart w:id="648" w:name="_Toc22537108"/>
      <w:bookmarkEnd w:id="645"/>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646"/>
      <w:bookmarkEnd w:id="647"/>
      <w:bookmarkEnd w:id="648"/>
    </w:p>
    <w:p w14:paraId="44F13EB4" w14:textId="77777777" w:rsidR="000A4C1F" w:rsidRPr="000A4C1F" w:rsidRDefault="000A4C1F" w:rsidP="009E0A34">
      <w:pPr>
        <w:pStyle w:val="Heading3"/>
        <w:rPr>
          <w:rFonts w:eastAsia="SimSun"/>
        </w:rPr>
      </w:pPr>
      <w:bookmarkStart w:id="649" w:name="_Toc8368941"/>
      <w:bookmarkStart w:id="650" w:name="_Toc8369512"/>
      <w:bookmarkStart w:id="651" w:name="_Toc22537109"/>
      <w:r w:rsidRPr="000A4C1F">
        <w:rPr>
          <w:rFonts w:eastAsia="SimSun"/>
        </w:rPr>
        <w:t>7.</w:t>
      </w:r>
      <w:r>
        <w:rPr>
          <w:rFonts w:eastAsia="SimSun"/>
        </w:rPr>
        <w:t>5</w:t>
      </w:r>
      <w:r w:rsidRPr="000A4C1F">
        <w:rPr>
          <w:rFonts w:eastAsia="SimSun"/>
        </w:rPr>
        <w:t>.1</w:t>
      </w:r>
      <w:r w:rsidRPr="000A4C1F">
        <w:rPr>
          <w:rFonts w:eastAsia="SimSun"/>
        </w:rPr>
        <w:tab/>
        <w:t>Introduction</w:t>
      </w:r>
      <w:bookmarkEnd w:id="649"/>
      <w:bookmarkEnd w:id="650"/>
      <w:bookmarkEnd w:id="651"/>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652" w:name="_Toc8368942"/>
      <w:bookmarkStart w:id="653" w:name="_Toc8369513"/>
      <w:bookmarkStart w:id="654" w:name="_Toc22537110"/>
      <w:r w:rsidRPr="000A4C1F">
        <w:rPr>
          <w:rFonts w:eastAsia="SimSun"/>
        </w:rPr>
        <w:t>7.</w:t>
      </w:r>
      <w:r>
        <w:rPr>
          <w:rFonts w:eastAsia="SimSun"/>
        </w:rPr>
        <w:t>5</w:t>
      </w:r>
      <w:r w:rsidRPr="000A4C1F">
        <w:rPr>
          <w:rFonts w:eastAsia="SimSun"/>
        </w:rPr>
        <w:t>.2</w:t>
      </w:r>
      <w:r w:rsidRPr="000A4C1F">
        <w:rPr>
          <w:rFonts w:eastAsia="SimSun"/>
        </w:rPr>
        <w:tab/>
        <w:t>Solution details</w:t>
      </w:r>
      <w:bookmarkEnd w:id="652"/>
      <w:bookmarkEnd w:id="653"/>
      <w:bookmarkEnd w:id="654"/>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D55283" w:rsidRDefault="00D55283"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D55283" w:rsidRDefault="00D55283"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D55283" w:rsidRDefault="00D55283"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D55283" w:rsidRDefault="00D55283"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D55283" w:rsidRDefault="00D55283"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D55283" w:rsidRDefault="00D55283"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D55283" w:rsidRDefault="00D55283"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D55283" w:rsidRDefault="00D55283"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D55283" w:rsidRDefault="00D55283"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D55283" w:rsidRDefault="00D55283"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D55283" w:rsidRDefault="00D55283"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D55283" w:rsidRDefault="00D55283"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D55283" w:rsidRDefault="00D55283"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D55283" w:rsidRDefault="00D55283"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D55283" w:rsidRDefault="00D55283"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D55283" w:rsidRDefault="00D55283"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D55283" w:rsidRDefault="00D55283"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D55283" w:rsidRDefault="00D55283"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D55283" w:rsidRDefault="00D55283"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D55283" w:rsidRDefault="00D55283"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D55283" w:rsidRDefault="00D55283"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D55283" w:rsidRDefault="00D55283"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D55283" w:rsidRDefault="00D55283"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D55283" w:rsidRDefault="00D55283"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D55283" w:rsidRDefault="00D55283"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D55283" w:rsidRDefault="00D55283"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D55283" w:rsidRDefault="00D55283"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D55283" w:rsidRDefault="00D55283"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D55283" w:rsidRDefault="00D55283"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D55283" w:rsidRDefault="00D55283"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D55283" w:rsidRDefault="00D55283"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D55283" w:rsidRDefault="00D55283"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D55283" w:rsidRDefault="00D55283"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D55283" w:rsidRDefault="00D55283"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D55283" w:rsidRDefault="00D55283"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D55283" w:rsidRDefault="00D55283"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D55283" w:rsidRDefault="00D55283"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D55283" w:rsidRDefault="00D55283"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D55283" w:rsidRDefault="00D55283"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D55283" w:rsidRDefault="00D55283"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D55283" w:rsidRDefault="00D55283"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D55283" w:rsidRDefault="00D55283"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D55283" w:rsidRDefault="00D55283"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D55283" w:rsidRDefault="00D55283"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D55283" w:rsidRDefault="00D55283"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D55283" w:rsidRDefault="00D55283"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D55283" w:rsidRDefault="00D55283"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D55283" w:rsidRDefault="00D55283"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D55283" w:rsidRDefault="00D55283"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D55283" w:rsidRDefault="00D55283"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D55283" w:rsidRDefault="00D55283"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D55283" w:rsidRDefault="00D55283"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D55283" w:rsidRDefault="00D55283"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D55283" w:rsidRDefault="00D55283"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D55283" w:rsidRDefault="00D55283"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D55283" w:rsidRDefault="00D55283" w:rsidP="000A4C1F">
                        <w:r>
                          <w:rPr>
                            <w:rFonts w:ascii="Calibri" w:hAnsi="Calibri" w:cs="Calibri"/>
                            <w:color w:val="000000"/>
                            <w:sz w:val="16"/>
                            <w:szCs w:val="16"/>
                          </w:rPr>
                          <w:t>UE</w:t>
                        </w:r>
                      </w:p>
                    </w:txbxContent>
                  </v:textbox>
                </v:rect>
                <v:rect 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D55283" w:rsidRDefault="00D55283"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D55283" w:rsidRDefault="00D55283"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D55283" w:rsidRDefault="00D55283" w:rsidP="000A4C1F">
                        <w:r>
                          <w:rPr>
                            <w:rFonts w:ascii="Calibri" w:hAnsi="Calibri" w:cs="Calibri"/>
                            <w:color w:val="000000"/>
                            <w:sz w:val="16"/>
                            <w:szCs w:val="16"/>
                          </w:rPr>
                          <w:t>AUSF</w:t>
                        </w:r>
                      </w:p>
                    </w:txbxContent>
                  </v:textbox>
                </v:rect>
                <v:rect 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D55283" w:rsidRDefault="00D55283"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D55283" w:rsidRDefault="00D55283" w:rsidP="000A4C1F">
                        <w:r>
                          <w:rPr>
                            <w:rFonts w:ascii="Calibri" w:hAnsi="Calibri" w:cs="Calibri"/>
                            <w:color w:val="000000"/>
                          </w:rPr>
                          <w:t>Serving Network</w:t>
                        </w:r>
                      </w:p>
                    </w:txbxContent>
                  </v:textbox>
                </v:rect>
                <v:rect 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D55283" w:rsidRDefault="00D55283"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D55283" w:rsidRDefault="00D55283"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D55283" w:rsidRDefault="00D55283"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D55283" w:rsidRDefault="00D55283"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D55283" w:rsidRDefault="00D55283"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D55283" w:rsidRDefault="00D55283"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D55283" w:rsidRDefault="00D55283"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D55283" w:rsidRDefault="00D55283"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D55283" w:rsidRDefault="00D55283"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D55283" w:rsidRDefault="00D55283"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D55283" w:rsidRDefault="00D55283"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D55283" w:rsidRDefault="00D55283"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D55283" w:rsidRDefault="00D55283"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D55283" w:rsidRDefault="00D55283"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D55283" w:rsidRDefault="00D55283"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D55283" w:rsidRDefault="00D55283"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D55283" w:rsidRDefault="00D55283"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D55283" w:rsidRDefault="00D55283"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D55283" w:rsidRDefault="00D55283"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D55283" w:rsidRDefault="00D55283"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D55283" w:rsidRDefault="00D55283"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D55283" w:rsidRDefault="00D55283"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D55283" w:rsidRDefault="00D55283"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D55283" w:rsidRDefault="00D55283"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D55283" w:rsidRDefault="00D55283"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D55283" w:rsidRDefault="00D55283"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D55283" w:rsidRDefault="00D55283"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D55283" w:rsidRDefault="00D55283"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D55283" w:rsidRDefault="00D55283"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D55283" w:rsidRDefault="00D55283"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D55283" w:rsidRDefault="00D55283"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D55283" w:rsidRDefault="00D55283"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D55283" w:rsidRDefault="00D55283"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D55283" w:rsidRDefault="00D55283"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D55283" w:rsidRDefault="00D55283"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D55283" w:rsidRDefault="00D55283"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D55283" w:rsidRDefault="00D55283"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D55283" w:rsidRDefault="00D55283"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D55283" w:rsidRDefault="00D55283"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D55283" w:rsidRDefault="00D55283"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D55283" w:rsidRDefault="00D55283"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D55283" w:rsidRDefault="00D55283"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D55283" w:rsidRDefault="00D55283"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D55283" w:rsidRDefault="00D55283"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D55283" w:rsidRDefault="00D55283"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D55283" w:rsidRDefault="00D55283"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D55283" w:rsidRDefault="00D55283"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D55283" w:rsidRDefault="00D55283"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D55283" w:rsidRDefault="00D55283"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interfdace with external service provider via the NEF is utilized in order to provision the NSSAI and public kery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is able to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r w:rsidRPr="000A4C1F">
        <w:rPr>
          <w:rFonts w:eastAsia="SimSun"/>
          <w:color w:val="FF0000"/>
          <w:lang w:val="en-US"/>
        </w:rPr>
        <w:t>with</w:t>
      </w:r>
      <w:r w:rsidRPr="000A4C1F">
        <w:rPr>
          <w:rFonts w:eastAsia="SimSun"/>
          <w:color w:val="FF0000"/>
          <w:lang w:val="x-none"/>
        </w:rPr>
        <w:t xml:space="preserve">in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r w:rsidRPr="000A4C1F">
        <w:rPr>
          <w:rFonts w:eastAsia="SimSun"/>
          <w:color w:val="FF0000"/>
          <w:lang w:val="de-DE"/>
        </w:rPr>
        <w:t>creates any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655" w:name="_Toc8368943"/>
      <w:bookmarkStart w:id="656" w:name="_Toc8369514"/>
      <w:bookmarkStart w:id="657" w:name="_Toc22537111"/>
      <w:r w:rsidRPr="000A4C1F">
        <w:rPr>
          <w:rFonts w:eastAsia="SimSun"/>
        </w:rPr>
        <w:t>7.</w:t>
      </w:r>
      <w:r>
        <w:rPr>
          <w:rFonts w:eastAsia="SimSun"/>
        </w:rPr>
        <w:t>5</w:t>
      </w:r>
      <w:r w:rsidRPr="000A4C1F">
        <w:rPr>
          <w:rFonts w:eastAsia="SimSun"/>
        </w:rPr>
        <w:t>.3</w:t>
      </w:r>
      <w:r w:rsidRPr="000A4C1F">
        <w:rPr>
          <w:rFonts w:eastAsia="SimSun"/>
        </w:rPr>
        <w:tab/>
        <w:t>Evaluation</w:t>
      </w:r>
      <w:bookmarkEnd w:id="655"/>
      <w:bookmarkEnd w:id="656"/>
      <w:bookmarkEnd w:id="657"/>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658" w:name="_Toc8369515"/>
      <w:bookmarkStart w:id="659" w:name="_Toc22537112"/>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658"/>
      <w:bookmarkEnd w:id="659"/>
    </w:p>
    <w:p w14:paraId="31C79DF0" w14:textId="466DA150" w:rsidR="003663E3" w:rsidRPr="003663E3" w:rsidRDefault="003663E3" w:rsidP="00847A77">
      <w:pPr>
        <w:pStyle w:val="Heading3"/>
        <w:rPr>
          <w:rFonts w:eastAsia="SimSun"/>
        </w:rPr>
      </w:pPr>
      <w:bookmarkStart w:id="660" w:name="_Toc8369516"/>
      <w:bookmarkStart w:id="661" w:name="_Toc22537113"/>
      <w:r w:rsidRPr="003663E3">
        <w:rPr>
          <w:rFonts w:eastAsia="SimSun"/>
        </w:rPr>
        <w:t>7.</w:t>
      </w:r>
      <w:r>
        <w:rPr>
          <w:rFonts w:eastAsia="SimSun"/>
        </w:rPr>
        <w:t>6</w:t>
      </w:r>
      <w:r w:rsidRPr="003663E3">
        <w:rPr>
          <w:rFonts w:eastAsia="SimSun"/>
        </w:rPr>
        <w:t>.1</w:t>
      </w:r>
      <w:r w:rsidRPr="003663E3">
        <w:rPr>
          <w:rFonts w:eastAsia="SimSun"/>
        </w:rPr>
        <w:tab/>
        <w:t>Introduction</w:t>
      </w:r>
      <w:bookmarkEnd w:id="660"/>
      <w:bookmarkEnd w:id="661"/>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662" w:name="_Toc8369517"/>
      <w:bookmarkStart w:id="663" w:name="_Toc22537114"/>
      <w:r w:rsidRPr="003663E3">
        <w:rPr>
          <w:rFonts w:eastAsia="SimSun"/>
        </w:rPr>
        <w:t>7.</w:t>
      </w:r>
      <w:r>
        <w:rPr>
          <w:rFonts w:eastAsia="SimSun"/>
        </w:rPr>
        <w:t>6</w:t>
      </w:r>
      <w:r w:rsidRPr="003663E3">
        <w:rPr>
          <w:rFonts w:eastAsia="SimSun"/>
        </w:rPr>
        <w:t>.2</w:t>
      </w:r>
      <w:r w:rsidRPr="003663E3">
        <w:rPr>
          <w:rFonts w:eastAsia="SimSun"/>
        </w:rPr>
        <w:tab/>
        <w:t>Solution details</w:t>
      </w:r>
      <w:bookmarkEnd w:id="662"/>
      <w:bookmarkEnd w:id="663"/>
      <w:r w:rsidRPr="003663E3">
        <w:rPr>
          <w:rFonts w:eastAsia="SimSun"/>
        </w:rPr>
        <w:tab/>
      </w:r>
      <w:r w:rsidRPr="003663E3">
        <w:rPr>
          <w:rFonts w:eastAsia="SimSun"/>
        </w:rPr>
        <w:tab/>
      </w:r>
    </w:p>
    <w:p w14:paraId="7A85FBC3" w14:textId="0B22571D" w:rsidR="002C09CD" w:rsidRDefault="002C09CD" w:rsidP="003663E3">
      <w:pPr>
        <w:rPr>
          <w:ins w:id="664" w:author="Nair, Suresh P. (Nokia - US/Murray Hill)" w:date="2019-10-20T17:51:00Z"/>
          <w:rFonts w:eastAsia="SimSun"/>
          <w:lang w:eastAsia="zh-CN"/>
        </w:rPr>
      </w:pPr>
      <w:ins w:id="665" w:author="Nair, Suresh P. (Nokia - US/Murray Hill)" w:date="2019-10-20T17:51:00Z">
        <w:r>
          <w:rPr>
            <w:lang w:eastAsia="zh-CN"/>
          </w:rPr>
          <w:t>If</w:t>
        </w:r>
        <w:r w:rsidRPr="003663E3">
          <w:rPr>
            <w:lang w:eastAsia="zh-CN"/>
          </w:rPr>
          <w:t xml:space="preserve"> </w:t>
        </w:r>
        <w:r>
          <w:rPr>
            <w:lang w:eastAsia="zh-CN"/>
          </w:rPr>
          <w:t xml:space="preserve">user ID privacy is required, </w:t>
        </w:r>
        <w:r w:rsidRPr="004C6169">
          <w:rPr>
            <w:lang w:eastAsia="zh-CN"/>
          </w:rPr>
          <w:t>it</w:t>
        </w:r>
        <w:r>
          <w:rPr>
            <w:lang w:eastAsia="zh-CN"/>
          </w:rPr>
          <w:t xml:space="preserve"> is protected by the EAP </w:t>
        </w:r>
        <w:commentRangeStart w:id="666"/>
        <w:r>
          <w:rPr>
            <w:lang w:eastAsia="zh-CN"/>
          </w:rPr>
          <w:t>method</w:t>
        </w:r>
      </w:ins>
      <w:commentRangeEnd w:id="666"/>
      <w:ins w:id="667" w:author="Nair, Suresh P. (Nokia - US/Murray Hill)" w:date="2019-10-20T17:52:00Z">
        <w:r>
          <w:rPr>
            <w:rStyle w:val="CommentReference"/>
          </w:rPr>
          <w:commentReference w:id="666"/>
        </w:r>
      </w:ins>
      <w:ins w:id="668" w:author="Nair, Suresh P. (Nokia - US/Murray Hill)" w:date="2019-10-20T17:51:00Z">
        <w:r>
          <w:rPr>
            <w:lang w:eastAsia="zh-CN"/>
          </w:rPr>
          <w:t>.</w:t>
        </w:r>
      </w:ins>
    </w:p>
    <w:p w14:paraId="163E050F" w14:textId="530178D9"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In order for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pt;height:387.5pt" o:ole="">
            <v:imagedata r:id="rId26" o:title=""/>
          </v:shape>
          <o:OLEObject Type="Embed" ProgID="Visio.Drawing.11" ShapeID="_x0000_i1028" DrawAspect="Content" ObjectID="_1633428976" r:id="rId27"/>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6440A1DC" w14:textId="76925860" w:rsidR="003663E3" w:rsidRPr="003663E3" w:rsidDel="00F20CCE" w:rsidRDefault="003663E3" w:rsidP="003663E3">
      <w:pPr>
        <w:jc w:val="both"/>
        <w:rPr>
          <w:del w:id="669" w:author="Nair, Suresh P. (Nokia - US/Murray Hill)" w:date="2019-10-20T17:53:00Z"/>
          <w:rFonts w:eastAsia="SimSun"/>
          <w:lang w:eastAsia="zh-CN"/>
        </w:rPr>
      </w:pPr>
    </w:p>
    <w:p w14:paraId="3E08E7E3" w14:textId="0F283C0E" w:rsidR="001515DC" w:rsidRPr="00627622" w:rsidDel="00F20CCE" w:rsidRDefault="001515DC" w:rsidP="001515DC">
      <w:pPr>
        <w:pStyle w:val="NoSpacing"/>
        <w:ind w:left="284"/>
        <w:rPr>
          <w:del w:id="670" w:author="Nair, Suresh P. (Nokia - US/Murray Hill)" w:date="2019-10-20T17:53:00Z"/>
          <w:color w:val="FF0000"/>
          <w:highlight w:val="yellow"/>
        </w:rPr>
      </w:pPr>
      <w:del w:id="671" w:author="Nair, Suresh P. (Nokia - US/Murray Hill)" w:date="2019-10-20T17:53:00Z">
        <w:r w:rsidRPr="001515DC" w:rsidDel="00F20CCE">
          <w:rPr>
            <w:color w:val="FF0000"/>
          </w:rPr>
          <w:delText xml:space="preserve">Editor’s Note: Whether User id used for the Slice specific authentication needs end to end protection between the UE and the AAA is </w:delText>
        </w:r>
        <w:commentRangeStart w:id="672"/>
        <w:r w:rsidRPr="001515DC" w:rsidDel="00F20CCE">
          <w:rPr>
            <w:color w:val="FF0000"/>
          </w:rPr>
          <w:delText>FFS</w:delText>
        </w:r>
      </w:del>
      <w:commentRangeEnd w:id="672"/>
      <w:r w:rsidR="00F20CCE">
        <w:rPr>
          <w:rStyle w:val="CommentReference"/>
          <w:rFonts w:eastAsia="Times New Roman"/>
        </w:rPr>
        <w:commentReference w:id="672"/>
      </w:r>
      <w:del w:id="673" w:author="Nair, Suresh P. (Nokia - US/Murray Hill)" w:date="2019-10-20T17:53:00Z">
        <w:r w:rsidRPr="001515DC" w:rsidDel="00F20CCE">
          <w:rPr>
            <w:color w:val="FF0000"/>
          </w:rPr>
          <w:delText>.</w:delText>
        </w:r>
      </w:del>
    </w:p>
    <w:p w14:paraId="58A92FE2" w14:textId="77777777" w:rsidR="003663E3" w:rsidRPr="003663E3" w:rsidRDefault="003663E3" w:rsidP="003663E3">
      <w:pPr>
        <w:jc w:val="both"/>
        <w:rPr>
          <w:rFonts w:eastAsia="SimSun"/>
          <w:lang w:eastAsia="zh-CN"/>
        </w:rPr>
      </w:pPr>
    </w:p>
    <w:p w14:paraId="6D9EE1DE" w14:textId="66F9200F" w:rsidR="003663E3" w:rsidRDefault="003663E3" w:rsidP="00847A77">
      <w:pPr>
        <w:pStyle w:val="Heading3"/>
        <w:rPr>
          <w:ins w:id="674" w:author="Nair, Suresh P. (Nokia - US/Murray Hill)" w:date="2019-10-20T17:55:00Z"/>
          <w:rFonts w:eastAsia="SimSun"/>
        </w:rPr>
      </w:pPr>
      <w:bookmarkStart w:id="675" w:name="_Toc8369518"/>
      <w:bookmarkStart w:id="676" w:name="_Toc22537115"/>
      <w:r w:rsidRPr="003663E3">
        <w:rPr>
          <w:rFonts w:eastAsia="SimSun"/>
        </w:rPr>
        <w:t>7.</w:t>
      </w:r>
      <w:r>
        <w:rPr>
          <w:rFonts w:eastAsia="SimSun"/>
        </w:rPr>
        <w:t>6</w:t>
      </w:r>
      <w:r w:rsidRPr="003663E3">
        <w:rPr>
          <w:rFonts w:eastAsia="SimSun"/>
        </w:rPr>
        <w:t>.3</w:t>
      </w:r>
      <w:r w:rsidRPr="003663E3">
        <w:rPr>
          <w:rFonts w:eastAsia="SimSun"/>
        </w:rPr>
        <w:tab/>
        <w:t>Evaluation</w:t>
      </w:r>
      <w:bookmarkEnd w:id="675"/>
      <w:bookmarkEnd w:id="676"/>
    </w:p>
    <w:p w14:paraId="523D0075" w14:textId="77777777" w:rsidR="004D74B9" w:rsidRPr="004D74B9" w:rsidRDefault="004D74B9" w:rsidP="004D74B9">
      <w:pPr>
        <w:rPr>
          <w:ins w:id="677" w:author="Nair, Suresh P. (Nokia - US/Murray Hill)" w:date="2019-10-20T17:56:00Z"/>
          <w:rFonts w:eastAsia="SimSun"/>
          <w:lang w:eastAsia="zh-CN"/>
        </w:rPr>
      </w:pPr>
      <w:ins w:id="678" w:author="Nair, Suresh P. (Nokia - US/Murray Hill)" w:date="2019-10-20T17:56:00Z">
        <w:r w:rsidRPr="004D74B9">
          <w:rPr>
            <w:rFonts w:eastAsia="SimSun"/>
            <w:lang w:eastAsia="zh-CN"/>
          </w:rPr>
          <w:t xml:space="preserve">This solution addresses the KI #4. </w:t>
        </w:r>
      </w:ins>
    </w:p>
    <w:p w14:paraId="09476FFC" w14:textId="77777777" w:rsidR="004D74B9" w:rsidRPr="004D74B9" w:rsidRDefault="004D74B9" w:rsidP="004D74B9">
      <w:pPr>
        <w:rPr>
          <w:ins w:id="679" w:author="Nair, Suresh P. (Nokia - US/Murray Hill)" w:date="2019-10-20T17:56:00Z"/>
          <w:rFonts w:eastAsia="SimSun"/>
          <w:lang w:eastAsia="zh-CN"/>
        </w:rPr>
      </w:pPr>
      <w:ins w:id="680" w:author="Nair, Suresh P. (Nokia - US/Murray Hill)" w:date="2019-10-20T17:56:00Z">
        <w:r w:rsidRPr="004D74B9">
          <w:rPr>
            <w:rFonts w:eastAsia="SimSun"/>
            <w:lang w:eastAsia="zh-CN"/>
          </w:rPr>
          <w:t xml:space="preserve">This solution </w:t>
        </w:r>
        <w:r w:rsidRPr="004D74B9">
          <w:rPr>
            <w:rFonts w:eastAsia="SimSun"/>
            <w:lang w:val="en-US" w:eastAsia="zh-CN"/>
          </w:rPr>
          <w:t>relies on</w:t>
        </w:r>
        <w:r w:rsidRPr="004D74B9">
          <w:rPr>
            <w:rFonts w:eastAsia="SimSun"/>
            <w:lang w:eastAsia="zh-CN"/>
          </w:rPr>
          <w:t xml:space="preserve"> ID privacy protection mechanism provided by EAP methods and does not introduce a new mechanism. </w:t>
        </w:r>
      </w:ins>
    </w:p>
    <w:p w14:paraId="149FC41B" w14:textId="18A60ED4" w:rsidR="004D74B9" w:rsidRPr="004D74B9" w:rsidRDefault="004D74B9" w:rsidP="004D74B9">
      <w:pPr>
        <w:rPr>
          <w:ins w:id="681" w:author="Nair, Suresh P. (Nokia - US/Murray Hill)" w:date="2019-10-20T17:56:00Z"/>
          <w:rFonts w:eastAsia="SimSun"/>
          <w:lang w:eastAsia="zh-CN"/>
        </w:rPr>
      </w:pPr>
      <w:ins w:id="682" w:author="Nair, Suresh P. (Nokia - US/Murray Hill)" w:date="2019-10-20T17:56:00Z">
        <w:r w:rsidRPr="004D74B9">
          <w:rPr>
            <w:rFonts w:eastAsia="SimSun"/>
            <w:lang w:eastAsia="zh-CN"/>
          </w:rPr>
          <w:t>This solution can provide the user ID protect</w:t>
        </w:r>
        <w:r>
          <w:rPr>
            <w:rFonts w:eastAsia="SimSun"/>
            <w:lang w:eastAsia="zh-CN"/>
          </w:rPr>
          <w:t>i</w:t>
        </w:r>
        <w:r w:rsidRPr="004D74B9">
          <w:rPr>
            <w:rFonts w:eastAsia="SimSun"/>
            <w:lang w:eastAsia="zh-CN"/>
          </w:rPr>
          <w:t xml:space="preserve">on between UE and the AAA </w:t>
        </w:r>
        <w:commentRangeStart w:id="683"/>
        <w:r w:rsidRPr="004D74B9">
          <w:rPr>
            <w:rFonts w:eastAsia="SimSun"/>
            <w:lang w:eastAsia="zh-CN"/>
          </w:rPr>
          <w:t>server</w:t>
        </w:r>
        <w:commentRangeEnd w:id="683"/>
        <w:r w:rsidR="008474CB">
          <w:rPr>
            <w:rStyle w:val="CommentReference"/>
          </w:rPr>
          <w:commentReference w:id="683"/>
        </w:r>
        <w:r w:rsidRPr="004D74B9">
          <w:rPr>
            <w:rFonts w:eastAsia="SimSun"/>
            <w:lang w:eastAsia="zh-CN"/>
          </w:rPr>
          <w:t xml:space="preserve">. </w:t>
        </w:r>
      </w:ins>
    </w:p>
    <w:p w14:paraId="7E4FE02C" w14:textId="77777777" w:rsidR="004D74B9" w:rsidRPr="004D74B9" w:rsidRDefault="004D74B9">
      <w:pPr>
        <w:rPr>
          <w:rFonts w:eastAsia="SimSun"/>
        </w:rPr>
        <w:pPrChange w:id="684" w:author="Nair, Suresh P. (Nokia - US/Murray Hill)" w:date="2019-10-20T17:55:00Z">
          <w:pPr>
            <w:pStyle w:val="Heading3"/>
          </w:pPr>
        </w:pPrChange>
      </w:pPr>
    </w:p>
    <w:p w14:paraId="783D3B7F" w14:textId="2357B087" w:rsidR="00F339F4" w:rsidRPr="001A60E4" w:rsidRDefault="00F339F4" w:rsidP="001A60E4">
      <w:pPr>
        <w:pStyle w:val="Heading2"/>
        <w:rPr>
          <w:rFonts w:eastAsia="SimSun"/>
        </w:rPr>
      </w:pPr>
      <w:bookmarkStart w:id="685" w:name="_Toc22537116"/>
      <w:bookmarkStart w:id="686" w:name="_Toc8368944"/>
      <w:bookmarkStart w:id="687" w:name="_Toc8369519"/>
      <w:r w:rsidRPr="001A60E4">
        <w:rPr>
          <w:rFonts w:eastAsia="SimSun"/>
        </w:rPr>
        <w:t>7.7</w:t>
      </w:r>
      <w:r w:rsidRPr="001A60E4">
        <w:rPr>
          <w:rFonts w:eastAsia="SimSun"/>
        </w:rPr>
        <w:tab/>
        <w:t>Solution #7: Solution to protect user ID</w:t>
      </w:r>
      <w:bookmarkEnd w:id="685"/>
      <w:r w:rsidRPr="001A60E4">
        <w:rPr>
          <w:rFonts w:eastAsia="SimSun"/>
        </w:rPr>
        <w:t xml:space="preserve"> </w:t>
      </w:r>
      <w:bookmarkEnd w:id="686"/>
      <w:bookmarkEnd w:id="687"/>
    </w:p>
    <w:p w14:paraId="602070D2" w14:textId="6FDAAA61" w:rsidR="00F339F4" w:rsidRPr="00F339F4" w:rsidRDefault="00F339F4" w:rsidP="00F339F4">
      <w:pPr>
        <w:pStyle w:val="Heading3"/>
        <w:rPr>
          <w:rFonts w:eastAsia="SimSun"/>
        </w:rPr>
      </w:pPr>
      <w:bookmarkStart w:id="688" w:name="_Toc8368945"/>
      <w:bookmarkStart w:id="689" w:name="_Toc8369520"/>
      <w:bookmarkStart w:id="690" w:name="_Toc22537117"/>
      <w:r w:rsidRPr="00F339F4">
        <w:rPr>
          <w:rFonts w:eastAsia="SimSun"/>
        </w:rPr>
        <w:t>7.</w:t>
      </w:r>
      <w:r>
        <w:rPr>
          <w:rFonts w:eastAsia="SimSun"/>
        </w:rPr>
        <w:t>7</w:t>
      </w:r>
      <w:r w:rsidRPr="00F339F4">
        <w:rPr>
          <w:rFonts w:eastAsia="SimSun"/>
        </w:rPr>
        <w:t>.1</w:t>
      </w:r>
      <w:r w:rsidRPr="00F339F4">
        <w:rPr>
          <w:rFonts w:eastAsia="SimSun"/>
        </w:rPr>
        <w:tab/>
        <w:t>Introduction</w:t>
      </w:r>
      <w:bookmarkEnd w:id="688"/>
      <w:bookmarkEnd w:id="689"/>
      <w:bookmarkEnd w:id="690"/>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54E2105D" w:rsid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36330152" w14:textId="77777777" w:rsidR="008146C1" w:rsidRPr="008146C1" w:rsidRDefault="008146C1" w:rsidP="008146C1">
      <w:pPr>
        <w:rPr>
          <w:rFonts w:eastAsia="SimSun"/>
        </w:rPr>
      </w:pPr>
      <w:r w:rsidRPr="008146C1">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p>
    <w:p w14:paraId="7F9AA682" w14:textId="77777777" w:rsidR="008146C1" w:rsidRPr="00F339F4" w:rsidRDefault="008146C1" w:rsidP="00F339F4">
      <w:pPr>
        <w:keepNext/>
        <w:keepLines/>
        <w:spacing w:before="120"/>
        <w:ind w:left="1134" w:hanging="1134"/>
        <w:outlineLvl w:val="2"/>
        <w:rPr>
          <w:rFonts w:ascii="Arial" w:eastAsia="SimSun" w:hAnsi="Arial"/>
          <w:sz w:val="28"/>
        </w:rPr>
      </w:pPr>
    </w:p>
    <w:p w14:paraId="7DE136B5" w14:textId="035E5C57" w:rsidR="00016D93" w:rsidRPr="00016D93" w:rsidRDefault="00016D93" w:rsidP="00847A77">
      <w:pPr>
        <w:pStyle w:val="Heading2"/>
        <w:rPr>
          <w:rFonts w:eastAsia="SimSun"/>
        </w:rPr>
      </w:pPr>
      <w:bookmarkStart w:id="691" w:name="_Toc8369521"/>
      <w:bookmarkStart w:id="692" w:name="_Toc22537118"/>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691"/>
      <w:bookmarkEnd w:id="692"/>
    </w:p>
    <w:p w14:paraId="43FCC526" w14:textId="3DAFCD00" w:rsidR="00016D93" w:rsidRPr="00016D93" w:rsidRDefault="00016D93" w:rsidP="00847A77">
      <w:pPr>
        <w:pStyle w:val="Heading3"/>
        <w:rPr>
          <w:rFonts w:eastAsia="SimSun"/>
        </w:rPr>
      </w:pPr>
      <w:bookmarkStart w:id="693" w:name="_Toc8369522"/>
      <w:bookmarkStart w:id="694" w:name="_Toc22537119"/>
      <w:r w:rsidRPr="00016D93">
        <w:rPr>
          <w:rFonts w:eastAsia="SimSun"/>
        </w:rPr>
        <w:t>7.</w:t>
      </w:r>
      <w:r>
        <w:rPr>
          <w:rFonts w:eastAsia="SimSun"/>
        </w:rPr>
        <w:t>8</w:t>
      </w:r>
      <w:r w:rsidRPr="00016D93">
        <w:rPr>
          <w:rFonts w:eastAsia="SimSun"/>
        </w:rPr>
        <w:t>.1</w:t>
      </w:r>
      <w:r w:rsidRPr="00016D93">
        <w:rPr>
          <w:rFonts w:eastAsia="SimSun"/>
        </w:rPr>
        <w:tab/>
        <w:t>Introduction</w:t>
      </w:r>
      <w:bookmarkEnd w:id="693"/>
      <w:bookmarkEnd w:id="694"/>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695" w:name="_Toc8369523"/>
      <w:bookmarkStart w:id="696" w:name="_Toc22537120"/>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695"/>
      <w:bookmarkEnd w:id="696"/>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21D24B07" w:rsidR="00016D93" w:rsidRDefault="00016D93" w:rsidP="00016D93">
      <w:pPr>
        <w:jc w:val="center"/>
        <w:rPr>
          <w:rFonts w:eastAsia="SimSun"/>
        </w:rPr>
      </w:pPr>
    </w:p>
    <w:p w14:paraId="3C3A4DAF" w14:textId="2A69AE94" w:rsidR="00704374" w:rsidRPr="00016D93" w:rsidRDefault="00704374" w:rsidP="00016D93">
      <w:pPr>
        <w:jc w:val="center"/>
        <w:rPr>
          <w:rFonts w:eastAsia="SimSun"/>
          <w:lang w:eastAsia="zh-CN"/>
        </w:rPr>
      </w:pPr>
      <w:r>
        <w:object w:dxaOrig="9120" w:dyaOrig="9075" w14:anchorId="48B387B3">
          <v:shape id="_x0000_i1029" type="#_x0000_t75" style="width:363pt;height:361pt" o:ole="">
            <v:imagedata r:id="rId28" o:title=""/>
          </v:shape>
          <o:OLEObject Type="Embed" ProgID="Visio.Drawing.15" ShapeID="_x0000_i1029" DrawAspect="Content" ObjectID="_1633428977" r:id="rId29"/>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1A112430"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w:t>
      </w:r>
      <w:commentRangeStart w:id="697"/>
      <w:del w:id="698" w:author="Nair, Suresh P. (Nokia - US/Murray Hill)" w:date="2019-10-23T15:22:00Z">
        <w:r w:rsidRPr="00016D93" w:rsidDel="003E17C1">
          <w:rPr>
            <w:rFonts w:eastAsia="SimSun"/>
          </w:rPr>
          <w:delText>provides</w:delText>
        </w:r>
      </w:del>
      <w:commentRangeEnd w:id="697"/>
      <w:r w:rsidR="003E17C1">
        <w:rPr>
          <w:rStyle w:val="CommentReference"/>
        </w:rPr>
        <w:commentReference w:id="697"/>
      </w:r>
      <w:del w:id="699" w:author="Nair, Suresh P. (Nokia - US/Murray Hill)" w:date="2019-10-23T15:22:00Z">
        <w:r w:rsidRPr="00016D93" w:rsidDel="003E17C1">
          <w:rPr>
            <w:rFonts w:eastAsia="SimSun"/>
          </w:rPr>
          <w:delText xml:space="preserve"> </w:delText>
        </w:r>
        <w:r w:rsidR="0060052B" w:rsidRPr="0060052B" w:rsidDel="003E17C1">
          <w:delText xml:space="preserve"> </w:delText>
        </w:r>
      </w:del>
      <w:r w:rsidR="0060052B">
        <w:t>first generates a fresh number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[2]. At last, CN stores the {allowed S-NSSAIs, T-S-NSSAIs} tuple.</w:t>
      </w:r>
    </w:p>
    <w:p w14:paraId="5FB61EA3" w14:textId="41846994" w:rsidR="00016D93" w:rsidRDefault="00016D93" w:rsidP="00016D93">
      <w:pPr>
        <w:ind w:left="568" w:hanging="284"/>
        <w:rPr>
          <w:rFonts w:eastAsia="SimSun"/>
        </w:rPr>
      </w:pPr>
      <w:r w:rsidRPr="00016D93">
        <w:rPr>
          <w:rFonts w:eastAsia="SimSun"/>
        </w:rPr>
        <w:t>2.</w:t>
      </w:r>
      <w:r w:rsidRPr="00016D93">
        <w:rPr>
          <w:rFonts w:eastAsia="SimSun"/>
        </w:rPr>
        <w:tab/>
        <w:t xml:space="preserve">In </w:t>
      </w:r>
      <w:r w:rsidR="009A2F2A">
        <w:rPr>
          <w:rFonts w:eastAsia="SimSun"/>
        </w:rPr>
        <w:t xml:space="preserve">the </w:t>
      </w:r>
      <w:r w:rsidRPr="00016D93">
        <w:rPr>
          <w:rFonts w:eastAsia="SimSun"/>
        </w:rPr>
        <w:t>registration</w:t>
      </w:r>
      <w:r w:rsidR="009A2F2A">
        <w:rPr>
          <w:rFonts w:eastAsia="SimSun"/>
        </w:rPr>
        <w:t>/service</w:t>
      </w:r>
      <w:r w:rsidRPr="00016D93">
        <w:rPr>
          <w:rFonts w:eastAsia="SimSun"/>
        </w:rPr>
        <w:t xml:space="preserve"> accept message, </w:t>
      </w:r>
      <w:r w:rsidR="009A2F2A">
        <w:t xml:space="preserve">{allowed S-NSSAIs, T-S-NSSAIs} tuple </w:t>
      </w:r>
      <w:r w:rsidRPr="00016D93">
        <w:rPr>
          <w:rFonts w:eastAsia="SimSun"/>
        </w:rPr>
        <w:t xml:space="preserve">will be sent to UE instead of cleartext S-NSSAIs. </w:t>
      </w:r>
    </w:p>
    <w:p w14:paraId="78CA1EDD" w14:textId="5F6DD40D" w:rsidR="00617306" w:rsidRPr="00016D93" w:rsidRDefault="00617306" w:rsidP="00016D93">
      <w:pPr>
        <w:ind w:left="568" w:hanging="284"/>
        <w:rPr>
          <w:rFonts w:eastAsia="SimSun"/>
        </w:rPr>
      </w:pPr>
      <w:r w:rsidRPr="00617306">
        <w:rPr>
          <w:rFonts w:eastAsia="SimSun"/>
        </w:rPr>
        <w:t>3.</w:t>
      </w:r>
      <w:r w:rsidRPr="00617306">
        <w:rPr>
          <w:rFonts w:eastAsia="SimSun"/>
        </w:rPr>
        <w:tab/>
        <w:t>CN sends RAND to NG-RAN with N2 message.</w:t>
      </w:r>
    </w:p>
    <w:p w14:paraId="68C24481" w14:textId="0FD33B25" w:rsidR="00016D93" w:rsidRPr="00016D93" w:rsidRDefault="00704374" w:rsidP="00016D93">
      <w:pPr>
        <w:ind w:left="568" w:hanging="284"/>
        <w:rPr>
          <w:rFonts w:eastAsia="SimSun"/>
        </w:rPr>
      </w:pPr>
      <w:r>
        <w:rPr>
          <w:rFonts w:eastAsia="SimSun"/>
        </w:rPr>
        <w:t>4</w:t>
      </w:r>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3590AEE4" w:rsidR="00016D93" w:rsidRPr="00016D93" w:rsidRDefault="00704374" w:rsidP="00016D93">
      <w:pPr>
        <w:ind w:left="568" w:hanging="284"/>
        <w:rPr>
          <w:rFonts w:eastAsia="SimSun"/>
        </w:rPr>
      </w:pPr>
      <w:r>
        <w:rPr>
          <w:rFonts w:eastAsia="SimSun"/>
        </w:rPr>
        <w:t>5</w:t>
      </w:r>
      <w:r w:rsidR="00016D93" w:rsidRPr="00016D93">
        <w:rPr>
          <w:rFonts w:eastAsia="SimSun"/>
        </w:rPr>
        <w:t>.</w:t>
      </w:r>
      <w:r w:rsidR="00016D93" w:rsidRPr="00016D93">
        <w:rPr>
          <w:rFonts w:eastAsia="SimSun"/>
        </w:rPr>
        <w:tab/>
        <w:t>RAN is able to restore allowed S-NSSAIs according to T-S-NSSAIs</w:t>
      </w:r>
      <w:r>
        <w:rPr>
          <w:rFonts w:eastAsia="SimSun"/>
        </w:rPr>
        <w:t xml:space="preserve"> </w:t>
      </w:r>
      <w:r w:rsidRPr="00704374">
        <w:rPr>
          <w:rFonts w:eastAsia="SimSun"/>
        </w:rPr>
        <w:t>and RAND using 128-NEA1 as in step 1</w:t>
      </w:r>
      <w:r w:rsidR="00016D93" w:rsidRPr="00016D93">
        <w:rPr>
          <w:rFonts w:eastAsia="SimSun"/>
        </w:rPr>
        <w:t>.</w:t>
      </w:r>
    </w:p>
    <w:p w14:paraId="3BB09B05" w14:textId="77777777" w:rsidR="00FE4732" w:rsidRPr="00FE4732" w:rsidRDefault="00FE4732" w:rsidP="00FE4732">
      <w:pPr>
        <w:rPr>
          <w:ins w:id="700" w:author="Nair, Suresh P. (Nokia - US/Murray Hill)" w:date="2019-10-20T18:05:00Z"/>
          <w:rFonts w:eastAsia="SimSun"/>
          <w:lang w:val="en-US"/>
        </w:rPr>
      </w:pPr>
      <w:ins w:id="701" w:author="Nair, Suresh P. (Nokia - US/Murray Hill)" w:date="2019-10-20T18:05:00Z">
        <w:r w:rsidRPr="00FE4732">
          <w:rPr>
            <w:rFonts w:eastAsia="SimSun"/>
            <w:lang w:val="en-US"/>
          </w:rPr>
          <w:t>The T-S-NSSAIs are generated and assigned by the AMF during the initial and subsequent registration procedures. The UE and the gNB will store these T-S-NSSAIs to be used later in the subsequent registration process. T-S-NSSAIs are updated periodically based on the operator’s policy.</w:t>
        </w:r>
      </w:ins>
    </w:p>
    <w:p w14:paraId="0137DD1F" w14:textId="77777777" w:rsidR="00FE4732" w:rsidRPr="00FE4732" w:rsidRDefault="00FE4732" w:rsidP="00FE4732">
      <w:pPr>
        <w:rPr>
          <w:ins w:id="702" w:author="Nair, Suresh P. (Nokia - US/Murray Hill)" w:date="2019-10-20T18:05:00Z"/>
          <w:rFonts w:eastAsia="SimSun"/>
          <w:lang w:val="en-US"/>
        </w:rPr>
      </w:pPr>
      <w:ins w:id="703" w:author="Nair, Suresh P. (Nokia - US/Murray Hill)" w:date="2019-10-20T18:05:00Z">
        <w:r w:rsidRPr="00FE4732">
          <w:rPr>
            <w:rFonts w:eastAsia="SimSun"/>
            <w:lang w:val="en-US"/>
          </w:rPr>
          <w:t xml:space="preserve">Different UEs have different T-S-NSSAIs. For a specific UE, the T-S-NSSAI is the same across Ng-RAN under the same AMF. </w:t>
        </w:r>
      </w:ins>
    </w:p>
    <w:p w14:paraId="572A9A9E" w14:textId="77777777" w:rsidR="00FE4732" w:rsidRPr="00FE4732" w:rsidRDefault="00FE4732" w:rsidP="00FE4732">
      <w:pPr>
        <w:keepLines/>
        <w:ind w:left="1135" w:hanging="851"/>
        <w:rPr>
          <w:ins w:id="704" w:author="Nair, Suresh P. (Nokia - US/Murray Hill)" w:date="2019-10-20T18:05:00Z"/>
          <w:rFonts w:eastAsia="SimSun"/>
          <w:color w:val="FF0000"/>
        </w:rPr>
      </w:pPr>
      <w:ins w:id="705" w:author="Nair, Suresh P. (Nokia - US/Murray Hill)" w:date="2019-10-20T18:05:00Z">
        <w:r w:rsidRPr="00FE4732">
          <w:rPr>
            <w:rFonts w:eastAsia="SimSun"/>
            <w:color w:val="FF0000"/>
          </w:rPr>
          <w:t xml:space="preserve">Editor’s Note: Procedure to explain the idle mode mobility is </w:t>
        </w:r>
        <w:commentRangeStart w:id="706"/>
        <w:r w:rsidRPr="00FE4732">
          <w:rPr>
            <w:rFonts w:eastAsia="SimSun"/>
            <w:color w:val="FF0000"/>
          </w:rPr>
          <w:t>FFS</w:t>
        </w:r>
      </w:ins>
      <w:commentRangeEnd w:id="706"/>
      <w:ins w:id="707" w:author="Nair, Suresh P. (Nokia - US/Murray Hill)" w:date="2019-10-20T18:06:00Z">
        <w:r>
          <w:rPr>
            <w:rStyle w:val="CommentReference"/>
          </w:rPr>
          <w:commentReference w:id="706"/>
        </w:r>
      </w:ins>
      <w:ins w:id="708" w:author="Nair, Suresh P. (Nokia - US/Murray Hill)" w:date="2019-10-20T18:05:00Z">
        <w:r w:rsidRPr="00FE4732">
          <w:rPr>
            <w:rFonts w:eastAsia="SimSun"/>
            <w:color w:val="FF0000"/>
          </w:rPr>
          <w:t>.</w:t>
        </w:r>
      </w:ins>
    </w:p>
    <w:p w14:paraId="2916BAA5" w14:textId="77777777" w:rsidR="00016D93" w:rsidRPr="00016D93" w:rsidRDefault="00016D93" w:rsidP="00016D93">
      <w:pPr>
        <w:keepLines/>
        <w:ind w:left="1135" w:hanging="851"/>
        <w:rPr>
          <w:rFonts w:eastAsia="SimSun"/>
          <w:color w:val="FF0000"/>
        </w:rPr>
      </w:pP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709" w:name="_Toc8369524"/>
      <w:bookmarkStart w:id="710" w:name="_Toc22537121"/>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709"/>
      <w:bookmarkEnd w:id="710"/>
      <w:r w:rsidRPr="00016D93">
        <w:rPr>
          <w:rFonts w:eastAsia="SimSun"/>
        </w:rPr>
        <w:t xml:space="preserve"> </w:t>
      </w:r>
    </w:p>
    <w:p w14:paraId="71927EF0" w14:textId="77777777" w:rsidR="00AB22DE" w:rsidRPr="00AB22DE" w:rsidRDefault="00C07ECE" w:rsidP="00AB22DE">
      <w:pPr>
        <w:rPr>
          <w:ins w:id="711" w:author="Nair, Suresh P. (Nokia - US/Murray Hill)" w:date="2019-10-20T18:01:00Z"/>
          <w:rFonts w:eastAsia="SimSun"/>
        </w:rPr>
      </w:pPr>
      <w:r w:rsidRPr="00C07ECE">
        <w:rPr>
          <w:rFonts w:eastAsia="SimSun"/>
        </w:rPr>
        <w:t>This solution addresses the key issue #</w:t>
      </w:r>
      <w:r>
        <w:rPr>
          <w:rFonts w:eastAsia="SimSun"/>
        </w:rPr>
        <w:t>6</w:t>
      </w:r>
      <w:r w:rsidRPr="00C07ECE">
        <w:rPr>
          <w:rFonts w:eastAsia="SimSun"/>
        </w:rPr>
        <w:t xml:space="preserve">, the solution is able to protect the privacy of NSSAI in air interface. Besides, the solution introduces no extra message exchanges to the existing procedures, and there is no extra computation in UE. Instead, it increases complexity at gNB. </w:t>
      </w:r>
      <w:ins w:id="712" w:author="Nair, Suresh P. (Nokia - US/Murray Hill)" w:date="2019-10-20T18:01:00Z">
        <w:r w:rsidR="00AB22DE" w:rsidRPr="00AB22DE">
          <w:rPr>
            <w:rFonts w:eastAsia="SimSun"/>
          </w:rPr>
          <w:t xml:space="preserve">A new IE in the service accept message is needed when T-S-NSSAI is transmitted at RRC in the service registration </w:t>
        </w:r>
        <w:commentRangeStart w:id="713"/>
        <w:r w:rsidR="00AB22DE" w:rsidRPr="00AB22DE">
          <w:rPr>
            <w:rFonts w:eastAsia="SimSun"/>
          </w:rPr>
          <w:t>procedure</w:t>
        </w:r>
      </w:ins>
      <w:commentRangeEnd w:id="713"/>
      <w:ins w:id="714" w:author="Nair, Suresh P. (Nokia - US/Murray Hill)" w:date="2019-10-20T18:02:00Z">
        <w:r w:rsidR="00AB22DE">
          <w:rPr>
            <w:rStyle w:val="CommentReference"/>
          </w:rPr>
          <w:commentReference w:id="713"/>
        </w:r>
      </w:ins>
      <w:ins w:id="715" w:author="Nair, Suresh P. (Nokia - US/Murray Hill)" w:date="2019-10-20T18:01:00Z">
        <w:r w:rsidR="00AB22DE" w:rsidRPr="00AB22DE">
          <w:rPr>
            <w:rFonts w:eastAsia="SimSun"/>
          </w:rPr>
          <w:t>.</w:t>
        </w:r>
      </w:ins>
    </w:p>
    <w:p w14:paraId="53CF9755" w14:textId="7C8BC053" w:rsidR="00C07ECE" w:rsidRDefault="00C07ECE" w:rsidP="00C07ECE">
      <w:pPr>
        <w:rPr>
          <w:rFonts w:eastAsia="SimSun"/>
        </w:rPr>
      </w:pPr>
    </w:p>
    <w:p w14:paraId="5355E282" w14:textId="77777777" w:rsidR="00F04862" w:rsidRPr="00F04862" w:rsidRDefault="00F04862" w:rsidP="00F04862">
      <w:pPr>
        <w:rPr>
          <w:rFonts w:eastAsia="SimSun"/>
          <w:lang w:val="en-US"/>
        </w:rPr>
      </w:pPr>
      <w:r w:rsidRPr="00F04862">
        <w:rPr>
          <w:rFonts w:eastAsia="SimSun"/>
          <w:lang w:val="en-US"/>
        </w:rPr>
        <w:t>The key proposal is to use temporary NSSAIs in the RRC signaling. These T-S-NSSAIs are generated and assigned by the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slice types and thereby to the NSSSAI. Also, the T-S-NSSAIs need to be individually different, otherwise mapping to the Slice becomes very easy.</w:t>
      </w:r>
    </w:p>
    <w:p w14:paraId="185E3D3F" w14:textId="77777777" w:rsidR="00F04862" w:rsidRPr="00C07ECE" w:rsidRDefault="00F04862" w:rsidP="00C07ECE">
      <w:pPr>
        <w:rPr>
          <w:rFonts w:eastAsia="SimSun"/>
        </w:rPr>
      </w:pPr>
    </w:p>
    <w:p w14:paraId="7CE506D6" w14:textId="60FC0113" w:rsidR="00C07ECE" w:rsidRPr="0088631D" w:rsidDel="00AB22DE" w:rsidRDefault="00C07ECE" w:rsidP="00C07ECE">
      <w:pPr>
        <w:keepLines/>
        <w:ind w:left="1135" w:hanging="851"/>
        <w:rPr>
          <w:del w:id="716" w:author="Nair, Suresh P. (Nokia - US/Murray Hill)" w:date="2019-10-20T18:01:00Z"/>
          <w:rFonts w:eastAsia="SimSun"/>
          <w:color w:val="FF0000"/>
        </w:rPr>
      </w:pPr>
      <w:del w:id="717" w:author="Nair, Suresh P. (Nokia - US/Murray Hill)" w:date="2019-10-20T18:01:00Z">
        <w:r w:rsidRPr="00C07ECE" w:rsidDel="00AB22DE">
          <w:rPr>
            <w:rFonts w:eastAsia="SimSun"/>
            <w:color w:val="FF0000"/>
          </w:rPr>
          <w:delText xml:space="preserve">Editor’s Note: Due to the </w:delText>
        </w:r>
        <w:r w:rsidRPr="0088631D" w:rsidDel="00AB22DE">
          <w:rPr>
            <w:rFonts w:eastAsia="SimSun"/>
            <w:color w:val="FF0000"/>
          </w:rPr>
          <w:delText xml:space="preserve">usage of the service request accept message, a potential need of new IE is </w:delText>
        </w:r>
        <w:commentRangeStart w:id="718"/>
        <w:r w:rsidRPr="0088631D" w:rsidDel="00AB22DE">
          <w:rPr>
            <w:rFonts w:eastAsia="SimSun"/>
            <w:color w:val="FF0000"/>
          </w:rPr>
          <w:delText>required</w:delText>
        </w:r>
      </w:del>
      <w:commentRangeEnd w:id="718"/>
      <w:r w:rsidR="00AB22DE">
        <w:rPr>
          <w:rStyle w:val="CommentReference"/>
        </w:rPr>
        <w:commentReference w:id="718"/>
      </w:r>
      <w:del w:id="719" w:author="Nair, Suresh P. (Nokia - US/Murray Hill)" w:date="2019-10-20T18:01:00Z">
        <w:r w:rsidRPr="0088631D" w:rsidDel="00AB22DE">
          <w:rPr>
            <w:rFonts w:eastAsia="SimSun"/>
            <w:color w:val="FF0000"/>
          </w:rPr>
          <w:delText xml:space="preserve">. </w:delText>
        </w:r>
      </w:del>
    </w:p>
    <w:p w14:paraId="79442E42" w14:textId="4E71A22F" w:rsidR="00C07ECE" w:rsidRPr="00C07ECE" w:rsidDel="00BD1720" w:rsidRDefault="00C07ECE" w:rsidP="00C07ECE">
      <w:pPr>
        <w:keepLines/>
        <w:ind w:left="1135" w:hanging="851"/>
        <w:rPr>
          <w:del w:id="720" w:author="Nair, Suresh P. (Nokia - US/Murray Hill)" w:date="2019-10-23T15:26:00Z"/>
          <w:rFonts w:eastAsia="SimSun"/>
          <w:color w:val="FF0000"/>
        </w:rPr>
      </w:pPr>
      <w:del w:id="721" w:author="Nair, Suresh P. (Nokia - US/Murray Hill)" w:date="2019-10-23T15:26:00Z">
        <w:r w:rsidRPr="00C07ECE" w:rsidDel="00BD1720">
          <w:rPr>
            <w:rFonts w:eastAsia="SimSun"/>
            <w:color w:val="FF0000"/>
          </w:rPr>
          <w:delText xml:space="preserve">Editor’s Note: Clarification on solution details when Ng-RAN node is changing (under same AMF) </w:delText>
        </w:r>
        <w:r w:rsidDel="00BD1720">
          <w:rPr>
            <w:rFonts w:eastAsia="SimSun"/>
            <w:color w:val="FF0000"/>
          </w:rPr>
          <w:delText xml:space="preserve">is </w:delText>
        </w:r>
        <w:commentRangeStart w:id="722"/>
        <w:r w:rsidDel="00BD1720">
          <w:rPr>
            <w:rFonts w:eastAsia="SimSun"/>
            <w:color w:val="FF0000"/>
          </w:rPr>
          <w:delText>required</w:delText>
        </w:r>
      </w:del>
      <w:commentRangeEnd w:id="722"/>
      <w:r w:rsidR="00BD1720">
        <w:rPr>
          <w:rStyle w:val="CommentReference"/>
        </w:rPr>
        <w:commentReference w:id="722"/>
      </w:r>
    </w:p>
    <w:p w14:paraId="60729AA8" w14:textId="49FFEF93" w:rsidR="0075651B" w:rsidRDefault="0075651B" w:rsidP="0075651B">
      <w:pPr>
        <w:pStyle w:val="Heading2"/>
      </w:pPr>
      <w:bookmarkStart w:id="723" w:name="_Toc525906463"/>
      <w:bookmarkStart w:id="724" w:name="_Toc8368946"/>
      <w:bookmarkStart w:id="725" w:name="_Toc8369525"/>
      <w:bookmarkStart w:id="726" w:name="_Toc22537122"/>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723"/>
      <w:r>
        <w:t>Slice specific authorization</w:t>
      </w:r>
      <w:bookmarkEnd w:id="724"/>
      <w:bookmarkEnd w:id="725"/>
      <w:bookmarkEnd w:id="726"/>
    </w:p>
    <w:p w14:paraId="27A3F6C6" w14:textId="27388FA2" w:rsidR="0075651B" w:rsidRDefault="0075651B" w:rsidP="0075651B">
      <w:pPr>
        <w:pStyle w:val="Heading3"/>
      </w:pPr>
      <w:bookmarkStart w:id="727" w:name="_Toc515001713"/>
      <w:bookmarkStart w:id="728" w:name="_Toc515009890"/>
      <w:bookmarkStart w:id="729" w:name="_Toc525906464"/>
      <w:bookmarkStart w:id="730" w:name="_Toc8368947"/>
      <w:bookmarkStart w:id="731" w:name="_Toc8369526"/>
      <w:bookmarkStart w:id="732" w:name="_Toc22537123"/>
      <w:r>
        <w:t>7</w:t>
      </w:r>
      <w:r>
        <w:rPr>
          <w:rFonts w:hint="eastAsia"/>
        </w:rPr>
        <w:t>.</w:t>
      </w:r>
      <w:r w:rsidR="007E6E25" w:rsidRPr="007E6E25">
        <w:t>9</w:t>
      </w:r>
      <w:r>
        <w:rPr>
          <w:rFonts w:hint="eastAsia"/>
        </w:rPr>
        <w:t>.1</w:t>
      </w:r>
      <w:r>
        <w:tab/>
      </w:r>
      <w:r>
        <w:rPr>
          <w:rFonts w:hint="eastAsia"/>
        </w:rPr>
        <w:t>Introduction</w:t>
      </w:r>
      <w:bookmarkEnd w:id="727"/>
      <w:bookmarkEnd w:id="728"/>
      <w:bookmarkEnd w:id="729"/>
      <w:bookmarkEnd w:id="730"/>
      <w:bookmarkEnd w:id="731"/>
      <w:bookmarkEnd w:id="732"/>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0" type="#_x0000_t75" style="width:269pt;height:253pt" o:ole="">
            <v:imagedata r:id="rId30" o:title=""/>
          </v:shape>
          <o:OLEObject Type="Embed" ProgID="Visio.Drawing.11" ShapeID="_x0000_i1030" DrawAspect="Content" ObjectID="_1633428978" r:id="rId31"/>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1" type="#_x0000_t75" style="width:239.5pt;height:214.5pt" o:ole="">
            <v:imagedata r:id="rId32" o:title=""/>
          </v:shape>
          <o:OLEObject Type="Embed" ProgID="Visio.Drawing.15" ShapeID="_x0000_i1031" DrawAspect="Content" ObjectID="_1633428979" r:id="rId33"/>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733" w:name="_Toc515001714"/>
      <w:bookmarkStart w:id="734" w:name="_Toc515009891"/>
      <w:bookmarkStart w:id="735" w:name="_Toc525906465"/>
      <w:bookmarkStart w:id="736" w:name="_Toc8368948"/>
      <w:bookmarkStart w:id="737" w:name="_Toc8369527"/>
      <w:bookmarkStart w:id="738" w:name="_Toc22537124"/>
      <w:r>
        <w:t>7</w:t>
      </w:r>
      <w:r>
        <w:rPr>
          <w:rFonts w:hint="eastAsia"/>
        </w:rPr>
        <w:t>.</w:t>
      </w:r>
      <w:r w:rsidR="007E6E25" w:rsidRPr="007E6E25">
        <w:t>9</w:t>
      </w:r>
      <w:r>
        <w:rPr>
          <w:rFonts w:hint="eastAsia"/>
        </w:rPr>
        <w:t>.2</w:t>
      </w:r>
      <w:r>
        <w:tab/>
      </w:r>
      <w:r>
        <w:rPr>
          <w:rFonts w:hint="eastAsia"/>
        </w:rPr>
        <w:t>Solution detail</w:t>
      </w:r>
      <w:bookmarkEnd w:id="733"/>
      <w:r>
        <w:rPr>
          <w:rFonts w:hint="eastAsia"/>
        </w:rPr>
        <w:t>s</w:t>
      </w:r>
      <w:bookmarkEnd w:id="734"/>
      <w:bookmarkEnd w:id="735"/>
      <w:bookmarkEnd w:id="736"/>
      <w:bookmarkEnd w:id="737"/>
      <w:bookmarkEnd w:id="738"/>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shall request an access token from the NRF using the Nnrf_AccessToken_Get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739" w:name="_Toc515001715"/>
      <w:bookmarkStart w:id="740" w:name="_Toc515009892"/>
      <w:bookmarkStart w:id="741" w:name="_Toc525906466"/>
      <w:bookmarkStart w:id="742" w:name="_Toc8368949"/>
      <w:bookmarkStart w:id="743" w:name="_Toc8369528"/>
      <w:bookmarkStart w:id="744" w:name="_Toc22537125"/>
      <w:r>
        <w:t>7</w:t>
      </w:r>
      <w:r>
        <w:rPr>
          <w:rFonts w:hint="eastAsia"/>
        </w:rPr>
        <w:t>.</w:t>
      </w:r>
      <w:r w:rsidR="007E6E25" w:rsidRPr="007E6E25">
        <w:t>9</w:t>
      </w:r>
      <w:r>
        <w:rPr>
          <w:rFonts w:hint="eastAsia"/>
        </w:rPr>
        <w:t>.3</w:t>
      </w:r>
      <w:r>
        <w:tab/>
      </w:r>
      <w:r>
        <w:rPr>
          <w:rFonts w:hint="eastAsia"/>
        </w:rPr>
        <w:t>Evaluation</w:t>
      </w:r>
      <w:bookmarkEnd w:id="739"/>
      <w:bookmarkEnd w:id="740"/>
      <w:bookmarkEnd w:id="741"/>
      <w:bookmarkEnd w:id="742"/>
      <w:bookmarkEnd w:id="743"/>
      <w:bookmarkEnd w:id="744"/>
    </w:p>
    <w:p w14:paraId="62E322CE" w14:textId="77777777" w:rsidR="00F171E3" w:rsidRPr="00F171E3" w:rsidRDefault="00F171E3" w:rsidP="00F171E3">
      <w:pPr>
        <w:tabs>
          <w:tab w:val="left" w:pos="3849"/>
        </w:tabs>
        <w:rPr>
          <w:rFonts w:eastAsia="SimSun"/>
        </w:rPr>
      </w:pPr>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p>
    <w:p w14:paraId="3EBB2F5F" w14:textId="77777777" w:rsidR="00F171E3" w:rsidRPr="00F171E3" w:rsidRDefault="00F171E3" w:rsidP="00F171E3">
      <w:pPr>
        <w:rPr>
          <w:rFonts w:eastAsia="SimSun"/>
        </w:rPr>
      </w:pPr>
      <w:r w:rsidRPr="00F171E3">
        <w:rPr>
          <w:rFonts w:eastAsia="SimSun"/>
        </w:rPr>
        <w:t>The proposed solution meets the requirement of key issue #5 and has been implemented in Rel-15.</w:t>
      </w:r>
    </w:p>
    <w:p w14:paraId="38F8E4D9" w14:textId="77777777" w:rsidR="004439D7" w:rsidRPr="003B0DCD" w:rsidRDefault="004439D7" w:rsidP="0075651B">
      <w:pPr>
        <w:pStyle w:val="EditorsNote"/>
      </w:pPr>
    </w:p>
    <w:p w14:paraId="66EF6EE1" w14:textId="0BF0202A" w:rsidR="004439D7" w:rsidRPr="004439D7" w:rsidRDefault="004439D7" w:rsidP="003D2DD7">
      <w:pPr>
        <w:pStyle w:val="Heading2"/>
        <w:rPr>
          <w:rFonts w:eastAsia="SimSun"/>
        </w:rPr>
      </w:pPr>
      <w:bookmarkStart w:id="745" w:name="_Toc8368950"/>
      <w:bookmarkStart w:id="746" w:name="_Toc8369529"/>
      <w:bookmarkStart w:id="747" w:name="_Toc22537126"/>
      <w:r w:rsidRPr="004439D7">
        <w:rPr>
          <w:rFonts w:eastAsia="SimSun"/>
        </w:rPr>
        <w:t>7.</w:t>
      </w:r>
      <w:r w:rsidRPr="003D2DD7">
        <w:rPr>
          <w:rFonts w:eastAsia="SimSun"/>
        </w:rPr>
        <w:t>10</w:t>
      </w:r>
      <w:r w:rsidRPr="004439D7">
        <w:rPr>
          <w:rFonts w:eastAsia="SimSun"/>
        </w:rPr>
        <w:tab/>
        <w:t>Solution #</w:t>
      </w:r>
      <w:r w:rsidRPr="003D2DD7">
        <w:rPr>
          <w:rFonts w:eastAsia="SimSun"/>
        </w:rPr>
        <w:t>10</w:t>
      </w:r>
      <w:r w:rsidRPr="004439D7">
        <w:rPr>
          <w:rFonts w:eastAsia="SimSun"/>
        </w:rPr>
        <w:t xml:space="preserve"> Protecting S-NSSAI for transmission on the AS layer</w:t>
      </w:r>
      <w:bookmarkEnd w:id="745"/>
      <w:bookmarkEnd w:id="746"/>
      <w:bookmarkEnd w:id="747"/>
    </w:p>
    <w:p w14:paraId="0A7DA8A0" w14:textId="48EEA593" w:rsidR="004439D7" w:rsidRPr="004439D7" w:rsidRDefault="004439D7" w:rsidP="003D2DD7">
      <w:pPr>
        <w:pStyle w:val="Heading3"/>
        <w:rPr>
          <w:rFonts w:eastAsia="SimSun"/>
        </w:rPr>
      </w:pPr>
      <w:bookmarkStart w:id="748" w:name="_Toc8368951"/>
      <w:bookmarkStart w:id="749" w:name="_Toc8369530"/>
      <w:bookmarkStart w:id="750" w:name="_Toc22537127"/>
      <w:r w:rsidRPr="004439D7">
        <w:rPr>
          <w:rFonts w:eastAsia="SimSun"/>
        </w:rPr>
        <w:t>7.</w:t>
      </w:r>
      <w:r w:rsidR="00693AD1">
        <w:rPr>
          <w:rFonts w:eastAsia="SimSun"/>
        </w:rPr>
        <w:t>10</w:t>
      </w:r>
      <w:r w:rsidRPr="004439D7">
        <w:rPr>
          <w:rFonts w:eastAsia="SimSun"/>
        </w:rPr>
        <w:t>.1</w:t>
      </w:r>
      <w:r w:rsidRPr="004439D7">
        <w:rPr>
          <w:rFonts w:eastAsia="SimSun"/>
        </w:rPr>
        <w:tab/>
        <w:t>Introduction</w:t>
      </w:r>
      <w:bookmarkEnd w:id="748"/>
      <w:bookmarkEnd w:id="749"/>
      <w:bookmarkEnd w:id="750"/>
    </w:p>
    <w:p w14:paraId="11BAC869" w14:textId="77777777" w:rsidR="004439D7" w:rsidRPr="004439D7" w:rsidRDefault="004439D7" w:rsidP="004439D7">
      <w:pPr>
        <w:jc w:val="both"/>
        <w:rPr>
          <w:rFonts w:eastAsia="SimSun"/>
          <w:lang w:eastAsia="zh-CN"/>
        </w:rPr>
      </w:pPr>
      <w:r w:rsidRPr="004439D7">
        <w:rPr>
          <w:rFonts w:eastAsia="SimSun"/>
          <w:lang w:eastAsia="zh-CN"/>
        </w:rPr>
        <w:t xml:space="preserve">This solution addresses the </w:t>
      </w:r>
      <w:r w:rsidRPr="004439D7">
        <w:rPr>
          <w:rFonts w:eastAsia="SimSun"/>
        </w:rPr>
        <w:t>Key Issue #6 Confidentiality protection of NSSAI and home control</w:t>
      </w:r>
      <w:r w:rsidRPr="004439D7">
        <w:rPr>
          <w:rFonts w:eastAsia="SimSun"/>
          <w:lang w:eastAsia="zh-CN"/>
        </w:rPr>
        <w:t xml:space="preserve">. </w:t>
      </w:r>
    </w:p>
    <w:p w14:paraId="45A72628" w14:textId="14D6F81D" w:rsidR="004439D7" w:rsidRPr="004439D7" w:rsidRDefault="004439D7" w:rsidP="004439D7">
      <w:pPr>
        <w:jc w:val="both"/>
        <w:rPr>
          <w:rFonts w:eastAsia="SimSun"/>
          <w:lang w:eastAsia="zh-CN"/>
        </w:rPr>
      </w:pPr>
      <w:r w:rsidRPr="004439D7">
        <w:rPr>
          <w:rFonts w:eastAsia="SimSun"/>
          <w:lang w:eastAsia="zh-CN"/>
        </w:rPr>
        <w:t>This solution aims to provide a method of protecting the S-NSSAIs that will be transmitted on the AS layer in a way that is compatible with Re</w:t>
      </w:r>
      <w:r w:rsidR="002144E4" w:rsidRPr="004439D7">
        <w:rPr>
          <w:rFonts w:eastAsia="SimSun"/>
          <w:lang w:eastAsia="zh-CN"/>
        </w:rPr>
        <w:t>l</w:t>
      </w:r>
      <w:r w:rsidRPr="004439D7">
        <w:rPr>
          <w:rFonts w:eastAsia="SimSun"/>
          <w:lang w:eastAsia="zh-CN"/>
        </w:rPr>
        <w:t>-15 UEs.</w:t>
      </w:r>
    </w:p>
    <w:p w14:paraId="386FA758" w14:textId="689F39D7" w:rsidR="004439D7" w:rsidRPr="004439D7" w:rsidRDefault="004439D7" w:rsidP="003D2DD7">
      <w:pPr>
        <w:pStyle w:val="Heading3"/>
        <w:rPr>
          <w:rFonts w:eastAsia="SimSun"/>
        </w:rPr>
      </w:pPr>
      <w:bookmarkStart w:id="751" w:name="_Toc8368952"/>
      <w:bookmarkStart w:id="752" w:name="_Toc8369531"/>
      <w:bookmarkStart w:id="753" w:name="_Toc22537128"/>
      <w:r w:rsidRPr="004439D7">
        <w:rPr>
          <w:rFonts w:eastAsia="SimSun"/>
        </w:rPr>
        <w:t>7.</w:t>
      </w:r>
      <w:r w:rsidR="00693AD1">
        <w:rPr>
          <w:rFonts w:eastAsia="SimSun"/>
        </w:rPr>
        <w:t>10</w:t>
      </w:r>
      <w:r w:rsidRPr="004439D7">
        <w:rPr>
          <w:rFonts w:eastAsia="SimSun"/>
        </w:rPr>
        <w:t>.2</w:t>
      </w:r>
      <w:r w:rsidRPr="004439D7">
        <w:rPr>
          <w:rFonts w:eastAsia="SimSun"/>
        </w:rPr>
        <w:tab/>
      </w:r>
      <w:r w:rsidRPr="004439D7">
        <w:rPr>
          <w:rFonts w:eastAsia="SimSun"/>
        </w:rPr>
        <w:tab/>
        <w:t>Solution details</w:t>
      </w:r>
      <w:bookmarkEnd w:id="751"/>
      <w:bookmarkEnd w:id="752"/>
      <w:bookmarkEnd w:id="753"/>
    </w:p>
    <w:p w14:paraId="72EC4387" w14:textId="2FC8FB49" w:rsidR="00316FB1" w:rsidRDefault="00316FB1" w:rsidP="004439D7">
      <w:pPr>
        <w:rPr>
          <w:rFonts w:eastAsia="SimSun"/>
        </w:rPr>
      </w:pPr>
      <w:r w:rsidRPr="008135BD">
        <w:rPr>
          <w:rFonts w:eastAsia="SimSun"/>
        </w:rPr>
        <w:t>This configuration of S-NSSAIs in the serving network</w:t>
      </w:r>
      <w:r w:rsidRPr="00316FB1">
        <w:rPr>
          <w:rFonts w:eastAsia="SimSun"/>
        </w:rPr>
        <w:t xml:space="preserve">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particular slices in the serving PLMN. </w:t>
      </w:r>
    </w:p>
    <w:p w14:paraId="28C6B10B" w14:textId="4C5CE62D" w:rsidR="004439D7" w:rsidRDefault="00316FB1" w:rsidP="004439D7">
      <w:pPr>
        <w:rPr>
          <w:rFonts w:eastAsia="SimSun"/>
        </w:rPr>
      </w:pPr>
      <w:r>
        <w:rPr>
          <w:rFonts w:eastAsia="SimSun"/>
        </w:rPr>
        <w:t>Hence a</w:t>
      </w:r>
      <w:r w:rsidR="004439D7" w:rsidRPr="004439D7">
        <w:rPr>
          <w:rFonts w:eastAsia="SimSun"/>
        </w:rPr>
        <w:t>n S-NSSAI value that the UE sends on the AS layer may be allocated by the serving network</w:t>
      </w:r>
      <w:r w:rsidR="008D2E21" w:rsidRPr="008D2E21">
        <w:t xml:space="preserve"> </w:t>
      </w:r>
      <w:r w:rsidR="008D2E21" w:rsidRPr="008D2E21">
        <w:rPr>
          <w:rFonts w:eastAsia="SimSun"/>
        </w:rPr>
        <w:t>as part of the existing procedures</w:t>
      </w:r>
      <w:r w:rsidR="004439D7" w:rsidRPr="004439D7">
        <w:rPr>
          <w:rFonts w:eastAsia="SimSun"/>
        </w:rPr>
        <w:t>. This means that the serving network does not need to provide the same S-NSSAI to two diffe</w:t>
      </w:r>
      <w:r w:rsidR="002144E4" w:rsidRPr="004439D7">
        <w:rPr>
          <w:rFonts w:eastAsia="SimSun"/>
        </w:rPr>
        <w:t>r</w:t>
      </w:r>
      <w:r w:rsidR="004439D7" w:rsidRPr="004439D7">
        <w:rPr>
          <w:rFonts w:eastAsia="SimSun"/>
        </w:rPr>
        <w:t xml:space="preserve">ent UEs that are using the same slice, i.e. the AMF may provide an ‘encrypted NSSAI’ to a UE to send at the AS layer. The AMFs and NG-RAN nodes </w:t>
      </w:r>
      <w:r w:rsidR="008D2E21" w:rsidRPr="008D2E21">
        <w:rPr>
          <w:rFonts w:eastAsia="SimSun"/>
        </w:rPr>
        <w:t xml:space="preserve">across the whole network </w:t>
      </w:r>
      <w:r w:rsidR="004439D7" w:rsidRPr="004439D7">
        <w:rPr>
          <w:rFonts w:eastAsia="SimSun"/>
        </w:rPr>
        <w:t>will need to be co-ordinated on which actual S-NSSAI each ‘encrypted S-NSSAI’ maps to. If these ‘encrypted S-NSSAI’ further depend on the part of the 5G-GUTI supplied by the UE to the NG-RAN node at RRC set-up, it would mean that the same ‘encrypted S-NSSAI’ value that is used by diffe</w:t>
      </w:r>
      <w:r w:rsidR="002144E4" w:rsidRPr="004439D7">
        <w:rPr>
          <w:rFonts w:eastAsia="SimSun"/>
        </w:rPr>
        <w:t>r</w:t>
      </w:r>
      <w:r w:rsidR="004439D7" w:rsidRPr="004439D7">
        <w:rPr>
          <w:rFonts w:eastAsia="SimSun"/>
        </w:rPr>
        <w:t xml:space="preserve">ent UEs would not necessarily indicate the same actual S-NSSAI. </w:t>
      </w:r>
    </w:p>
    <w:p w14:paraId="50E28F6F" w14:textId="77777777" w:rsidR="009378BC" w:rsidRPr="009378BC" w:rsidRDefault="009378BC" w:rsidP="009378BC">
      <w:pPr>
        <w:rPr>
          <w:rFonts w:eastAsia="SimSun"/>
        </w:rPr>
      </w:pPr>
      <w:r w:rsidRPr="009378BC">
        <w:rPr>
          <w:rFonts w:eastAsia="SimSun"/>
        </w:rPr>
        <w:t>A possible format for the ‘encrypted S-NSSAI’ is as follows:</w:t>
      </w:r>
    </w:p>
    <w:p w14:paraId="1EA5832C" w14:textId="77777777" w:rsidR="009378BC" w:rsidRPr="009378BC" w:rsidRDefault="009378BC" w:rsidP="009378BC">
      <w:pPr>
        <w:ind w:left="568" w:hanging="284"/>
        <w:rPr>
          <w:rFonts w:eastAsia="SimSun"/>
        </w:rPr>
      </w:pPr>
      <w:r w:rsidRPr="009378BC">
        <w:rPr>
          <w:rFonts w:eastAsia="SimSun"/>
        </w:rPr>
        <w:t>Key ID | Random number | S-NSSAI Identifier XOR E(Key, Random Number, S-TMSI)</w:t>
      </w:r>
    </w:p>
    <w:p w14:paraId="4EA5ED66" w14:textId="77777777" w:rsidR="009378BC" w:rsidRPr="009378BC" w:rsidRDefault="009378BC" w:rsidP="009378BC">
      <w:pPr>
        <w:rPr>
          <w:rFonts w:eastAsia="SimSun"/>
        </w:rPr>
      </w:pPr>
      <w:r w:rsidRPr="009378BC">
        <w:rPr>
          <w:rFonts w:eastAsia="SimSun"/>
        </w:rPr>
        <w:t xml:space="preserve">where </w:t>
      </w:r>
    </w:p>
    <w:p w14:paraId="4E9147A8" w14:textId="77777777" w:rsidR="009378BC" w:rsidRPr="009378BC" w:rsidRDefault="009378BC" w:rsidP="009378BC">
      <w:pPr>
        <w:ind w:left="568" w:hanging="284"/>
        <w:rPr>
          <w:rFonts w:eastAsia="SimSun"/>
        </w:rPr>
      </w:pPr>
      <w:r w:rsidRPr="009378BC">
        <w:rPr>
          <w:rFonts w:eastAsia="SimSun"/>
        </w:rPr>
        <w:t>E(Key, Random Number, S-TMSI) is an encryption function to produce key stream with Key as the key and Random Number and S-TMSI as input;</w:t>
      </w:r>
    </w:p>
    <w:p w14:paraId="3676DD8F" w14:textId="77777777" w:rsidR="009378BC" w:rsidRPr="009378BC" w:rsidRDefault="009378BC" w:rsidP="009378BC">
      <w:pPr>
        <w:ind w:left="568" w:hanging="284"/>
        <w:rPr>
          <w:rFonts w:eastAsia="SimSun"/>
        </w:rPr>
      </w:pPr>
      <w:r w:rsidRPr="009378BC">
        <w:rPr>
          <w:rFonts w:eastAsia="SimSun"/>
        </w:rPr>
        <w:t xml:space="preserve">Key ID identifies the key and the algorithm used in E(Key, Random Number, S-TMSI); </w:t>
      </w:r>
    </w:p>
    <w:p w14:paraId="091E9583" w14:textId="77777777" w:rsidR="009378BC" w:rsidRPr="009378BC" w:rsidRDefault="009378BC" w:rsidP="009378BC">
      <w:pPr>
        <w:ind w:left="568" w:hanging="284"/>
        <w:rPr>
          <w:rFonts w:eastAsia="SimSun"/>
        </w:rPr>
      </w:pPr>
      <w:r w:rsidRPr="009378BC">
        <w:rPr>
          <w:rFonts w:eastAsia="SimSun"/>
        </w:rPr>
        <w:t xml:space="preserve">Random Number is just a random number so that different ‘encrypted S-NSSAI’ can be used for the same actual S-NSSAI; and </w:t>
      </w:r>
    </w:p>
    <w:p w14:paraId="755A7EE7" w14:textId="77777777" w:rsidR="009378BC" w:rsidRPr="009378BC" w:rsidRDefault="009378BC" w:rsidP="009378BC">
      <w:pPr>
        <w:ind w:left="568" w:hanging="284"/>
        <w:rPr>
          <w:rFonts w:eastAsia="SimSun"/>
        </w:rPr>
      </w:pPr>
      <w:r w:rsidRPr="009378BC">
        <w:rPr>
          <w:rFonts w:eastAsia="SimSun"/>
        </w:rPr>
        <w:t>S-NSSAI Identifier allows the NG_RAN and AMF to understand which S-NSSAI the UE is requesting</w:t>
      </w:r>
    </w:p>
    <w:p w14:paraId="241360B9" w14:textId="6BA537F6" w:rsidR="00763365" w:rsidRDefault="00763365" w:rsidP="00763365">
      <w:pPr>
        <w:rPr>
          <w:ins w:id="754" w:author="Nair, Suresh P. (Nokia - US/Murray Hill)" w:date="2019-10-23T15:11:00Z"/>
          <w:rFonts w:eastAsia="SimSun"/>
        </w:rPr>
      </w:pPr>
      <w:r w:rsidRPr="008135BD">
        <w:rPr>
          <w:rFonts w:eastAsia="SimSun"/>
        </w:rPr>
        <w:t>Each Key ID is associated with a key, choice of algorithm and any other information (e.g. MSB of counter input for AES in counter mode) needed by the AMF or NG-RAN node to create or parse an ‘encrypted S-NSSAI’. Each AMF in a serving network needs to be provisioned with the current Key ID and associated information. The NG-RAN nodes can either be provisioned with this information or could request it from the AMF when they receive a Key ID that is currently unknown to them.</w:t>
      </w:r>
      <w:r w:rsidRPr="00763365">
        <w:rPr>
          <w:rFonts w:eastAsia="SimSun"/>
        </w:rPr>
        <w:t xml:space="preserve"> </w:t>
      </w:r>
    </w:p>
    <w:p w14:paraId="3C60D233" w14:textId="4555989B" w:rsidR="005B129B" w:rsidRPr="00454F44" w:rsidDel="00454F44" w:rsidRDefault="005B129B" w:rsidP="00763365">
      <w:pPr>
        <w:rPr>
          <w:del w:id="755" w:author="Nair, Suresh P. (Nokia - US/Murray Hill)" w:date="2019-10-23T15:12:00Z"/>
        </w:rPr>
      </w:pPr>
      <w:ins w:id="756" w:author="Nair, Suresh P. (Nokia - US/Murray Hill)" w:date="2019-10-23T15:11:00Z">
        <w:r>
          <w:t xml:space="preserve">Creating the ‘encrypted S-NSSAI’ requires a Key ID to carry the information on the key and the method used to </w:t>
        </w:r>
        <w:commentRangeStart w:id="757"/>
        <w:r>
          <w:t>protect</w:t>
        </w:r>
      </w:ins>
      <w:commentRangeEnd w:id="757"/>
      <w:ins w:id="758" w:author="Nair, Suresh P. (Nokia - US/Murray Hill)" w:date="2019-10-23T15:12:00Z">
        <w:r w:rsidR="00454F44">
          <w:rPr>
            <w:rStyle w:val="CommentReference"/>
          </w:rPr>
          <w:commentReference w:id="757"/>
        </w:r>
      </w:ins>
      <w:ins w:id="759" w:author="Nair, Suresh P. (Nokia - US/Murray Hill)" w:date="2019-10-23T15:11:00Z">
        <w:r>
          <w:t xml:space="preserve"> the S-NSSAI identifiers and a random number to provide freshness for the encryption of the S-NSSAI identifiers. This means that the S-NSSAI identifiers should be shorter than a real S-NSSAI. Hence a mapping is needed between S-NSSAI identifiers and S-NSSAI in order for the AMF and NG-RAN to agree on which S-NSAAI a particular ‘encrypted S-NSSAI’ resolves to, i.e. this is the S-NSSAI that maps the S-NSSAI identifiers maps to.</w:t>
        </w:r>
      </w:ins>
      <w:ins w:id="760" w:author="Nair, Suresh P. (Nokia - US/Murray Hill)" w:date="2019-10-23T15:12:00Z">
        <w:r w:rsidR="00454F44" w:rsidRPr="00454F44" w:rsidDel="00454F44">
          <w:t xml:space="preserve"> </w:t>
        </w:r>
      </w:ins>
    </w:p>
    <w:p w14:paraId="2BC36C97" w14:textId="0F5B9459" w:rsidR="009378BC" w:rsidRPr="009378BC" w:rsidRDefault="00763365" w:rsidP="00763365">
      <w:pPr>
        <w:rPr>
          <w:rFonts w:eastAsia="SimSun"/>
        </w:rPr>
      </w:pPr>
      <w:r w:rsidRPr="008135BD">
        <w:rPr>
          <w:rFonts w:eastAsia="SimSun"/>
        </w:rPr>
        <w:t>A serving network has multiple different slices that it offers to UEs. Theses slices are identified by an S-NSSAI.</w:t>
      </w:r>
      <w:del w:id="761" w:author="Nair, Suresh P. (Nokia - US/Murray Hill)" w:date="2019-10-23T15:13:00Z">
        <w:r w:rsidRPr="008135BD" w:rsidDel="00D52A9A">
          <w:rPr>
            <w:rFonts w:eastAsia="SimSun"/>
          </w:rPr>
          <w:delText xml:space="preserve"> </w:delText>
        </w:r>
        <w:commentRangeStart w:id="762"/>
        <w:r w:rsidRPr="008135BD" w:rsidDel="00D52A9A">
          <w:rPr>
            <w:rFonts w:eastAsia="SimSun"/>
          </w:rPr>
          <w:delText>When</w:delText>
        </w:r>
      </w:del>
      <w:commentRangeEnd w:id="762"/>
      <w:r w:rsidR="00D52A9A">
        <w:rPr>
          <w:rStyle w:val="CommentReference"/>
        </w:rPr>
        <w:commentReference w:id="762"/>
      </w:r>
      <w:del w:id="763" w:author="Nair, Suresh P. (Nokia - US/Murray Hill)" w:date="2019-10-23T15:13:00Z">
        <w:r w:rsidRPr="008135BD" w:rsidDel="00D52A9A">
          <w:rPr>
            <w:rFonts w:eastAsia="SimSun"/>
          </w:rPr>
          <w:delText xml:space="preserve"> using ‘encrypted S-NSSAI’, each used S-NSSAI Identifier needs to be associated with a S-NSSAI</w:delText>
        </w:r>
      </w:del>
      <w:r w:rsidRPr="008135BD">
        <w:rPr>
          <w:rFonts w:eastAsia="SimSun"/>
        </w:rPr>
        <w:t>. Each AMF and NG-RAN node needs to hold the mapping between S-NSSAI Identifiers and S-NSSAIs</w:t>
      </w:r>
      <w:r w:rsidRPr="00763365">
        <w:rPr>
          <w:rFonts w:eastAsia="SimSun"/>
        </w:rPr>
        <w:t xml:space="preserve">. </w:t>
      </w:r>
      <w:r w:rsidR="009378BC" w:rsidRPr="009378BC">
        <w:rPr>
          <w:rFonts w:eastAsia="SimSun"/>
        </w:rPr>
        <w:t>When the UE sends such an ‘encrypted S-NSSAI’ to the NG-RAN, the NG-RAN calculates the S-NSSAI Identifier and from this the NG-RAN gets the S-NSAAI the UE is requesting. If this procedure fails, i.e. the NG-RAN does not get a S-NSSAI Identifier it recognises, then the AMF can be selected based on the UE identity supplied at the AS layer or the default AMF can be selected.</w:t>
      </w:r>
    </w:p>
    <w:p w14:paraId="6A213D39" w14:textId="7E09423E" w:rsidR="00472BA1" w:rsidRPr="00472BA1" w:rsidDel="00D55283" w:rsidRDefault="00472BA1" w:rsidP="00472BA1">
      <w:pPr>
        <w:keepLines/>
        <w:ind w:left="1135" w:hanging="851"/>
        <w:rPr>
          <w:del w:id="764" w:author="Nair, Suresh P. (Nokia - US/Murray Hill)" w:date="2019-10-23T14:59:00Z"/>
          <w:rFonts w:eastAsia="SimSun"/>
          <w:color w:val="FF0000"/>
        </w:rPr>
      </w:pPr>
      <w:del w:id="765" w:author="Nair, Suresh P. (Nokia - US/Murray Hill)" w:date="2019-10-23T14:59:00Z">
        <w:r w:rsidRPr="00472BA1" w:rsidDel="00D55283">
          <w:rPr>
            <w:rFonts w:eastAsia="SimSun"/>
            <w:color w:val="FF0000"/>
          </w:rPr>
          <w:delText xml:space="preserve">Editor’s Note: The procedure to allocate/refresh the needed parameters requires more </w:delText>
        </w:r>
        <w:commentRangeStart w:id="766"/>
        <w:r w:rsidRPr="00472BA1" w:rsidDel="00D55283">
          <w:rPr>
            <w:rFonts w:eastAsia="SimSun"/>
            <w:color w:val="FF0000"/>
          </w:rPr>
          <w:delText>details</w:delText>
        </w:r>
      </w:del>
      <w:commentRangeEnd w:id="766"/>
      <w:r w:rsidR="0043201A">
        <w:rPr>
          <w:rStyle w:val="CommentReference"/>
        </w:rPr>
        <w:commentReference w:id="766"/>
      </w:r>
      <w:del w:id="767" w:author="Nair, Suresh P. (Nokia - US/Murray Hill)" w:date="2019-10-23T14:59:00Z">
        <w:r w:rsidRPr="00472BA1" w:rsidDel="00D55283">
          <w:rPr>
            <w:rFonts w:eastAsia="SimSun"/>
            <w:color w:val="FF0000"/>
          </w:rPr>
          <w:delText>.</w:delText>
        </w:r>
      </w:del>
    </w:p>
    <w:p w14:paraId="2D0D8C24" w14:textId="77777777" w:rsidR="00466E31" w:rsidRDefault="00466E31" w:rsidP="00466E31">
      <w:pPr>
        <w:keepLines/>
        <w:ind w:left="1135" w:hanging="851"/>
        <w:rPr>
          <w:ins w:id="768" w:author="Nair, Suresh P. (Nokia - US/Murray Hill)" w:date="2019-10-23T15:14:00Z"/>
          <w:color w:val="FF0000"/>
        </w:rPr>
      </w:pPr>
      <w:commentRangeStart w:id="769"/>
      <w:ins w:id="770" w:author="Nair, Suresh P. (Nokia - US/Murray Hill)" w:date="2019-10-23T15:14:00Z">
        <w:r>
          <w:rPr>
            <w:color w:val="FF0000"/>
          </w:rPr>
          <w:t xml:space="preserve">Editor’s Note: Relationship between S-NSSAI and S-NSSAI Identifers needs elaboration. </w:t>
        </w:r>
      </w:ins>
    </w:p>
    <w:p w14:paraId="7E4F0D4F" w14:textId="5896D245" w:rsidR="009378BC" w:rsidRPr="00411AA2" w:rsidDel="00466E31" w:rsidRDefault="00472BA1" w:rsidP="00411AA2">
      <w:pPr>
        <w:keepLines/>
        <w:ind w:left="1135" w:hanging="851"/>
        <w:rPr>
          <w:del w:id="771" w:author="Nair, Suresh P. (Nokia - US/Murray Hill)" w:date="2019-10-23T15:14:00Z"/>
          <w:rFonts w:eastAsia="SimSun"/>
          <w:color w:val="FF0000"/>
        </w:rPr>
      </w:pPr>
      <w:del w:id="772" w:author="Nair, Suresh P. (Nokia - US/Murray Hill)" w:date="2019-10-23T15:14:00Z">
        <w:r w:rsidRPr="00472BA1" w:rsidDel="00466E31">
          <w:rPr>
            <w:rFonts w:eastAsia="SimSun"/>
            <w:color w:val="FF0000"/>
          </w:rPr>
          <w:delText xml:space="preserve">Editor’s Note: More details are needed on how the S-NSSAI identifiers allows the NG-RAN to get the S-NSSAI the UE is requesting. </w:delText>
        </w:r>
      </w:del>
      <w:commentRangeEnd w:id="769"/>
      <w:r w:rsidR="00466E31">
        <w:rPr>
          <w:rStyle w:val="CommentReference"/>
        </w:rPr>
        <w:commentReference w:id="769"/>
      </w:r>
    </w:p>
    <w:p w14:paraId="58F64B0D" w14:textId="30F4A8EC" w:rsidR="004439D7" w:rsidRDefault="004439D7" w:rsidP="004439D7">
      <w:pPr>
        <w:rPr>
          <w:rFonts w:eastAsia="SimSun"/>
        </w:rPr>
      </w:pPr>
      <w:r w:rsidRPr="004439D7">
        <w:rPr>
          <w:rFonts w:eastAsia="SimSun"/>
        </w:rPr>
        <w:t>These allocated values of S-NSSAIs will need to change when the S-TMSI changes in order not to provide a longer-term identifier of the UE than the S-TMSI. This can already be done with the specified procedures.</w:t>
      </w:r>
    </w:p>
    <w:p w14:paraId="71046E35" w14:textId="29DEC43D" w:rsidR="00BA2CCC" w:rsidRPr="00BA2CCC" w:rsidRDefault="00BA2CCC" w:rsidP="00BA2CCC">
      <w:pPr>
        <w:rPr>
          <w:rFonts w:eastAsia="SimSun"/>
        </w:rPr>
      </w:pPr>
      <w:r w:rsidRPr="008135BD">
        <w:rPr>
          <w:rFonts w:eastAsia="SimSun"/>
        </w:rPr>
        <w:t>The value included in the S-NSSAI IE sent on the AS layer for a particular slice changes every time the S-TMSI of the UE changes. This means that it is not easier to track the UE based on the values in the S-NSSAI IE sent on the AS layer than to do it based on the S-TMSI.</w:t>
      </w:r>
      <w:ins w:id="773" w:author="Nair, Suresh P. (Nokia - US/Murray Hill)" w:date="2019-10-23T14:59:00Z">
        <w:r w:rsidR="00D55283" w:rsidRPr="00D55283">
          <w:t xml:space="preserve"> </w:t>
        </w:r>
        <w:r w:rsidR="00D55283" w:rsidRPr="00D55283">
          <w:rPr>
            <w:rFonts w:eastAsia="SimSun"/>
          </w:rPr>
          <w:t xml:space="preserve">A new ‘encrypted S-NSSAI’ has to be calculated for each S-NSSAI that the UE is allowed to access when the update is </w:t>
        </w:r>
        <w:commentRangeStart w:id="774"/>
        <w:r w:rsidR="00D55283" w:rsidRPr="00D55283">
          <w:rPr>
            <w:rFonts w:eastAsia="SimSun"/>
          </w:rPr>
          <w:t>performed</w:t>
        </w:r>
      </w:ins>
      <w:commentRangeEnd w:id="774"/>
      <w:ins w:id="775" w:author="Nair, Suresh P. (Nokia - US/Murray Hill)" w:date="2019-10-23T15:01:00Z">
        <w:r w:rsidR="0043201A">
          <w:rPr>
            <w:rStyle w:val="CommentReference"/>
          </w:rPr>
          <w:commentReference w:id="774"/>
        </w:r>
      </w:ins>
      <w:ins w:id="776" w:author="Nair, Suresh P. (Nokia - US/Murray Hill)" w:date="2019-10-23T14:59:00Z">
        <w:r w:rsidR="00D55283" w:rsidRPr="00D55283">
          <w:rPr>
            <w:rFonts w:eastAsia="SimSun"/>
          </w:rPr>
          <w:t>.</w:t>
        </w:r>
      </w:ins>
    </w:p>
    <w:p w14:paraId="350123C7" w14:textId="3C7F5541" w:rsidR="00BA2CCC" w:rsidRPr="004439D7" w:rsidRDefault="00BA2CCC" w:rsidP="004439D7">
      <w:pPr>
        <w:rPr>
          <w:rFonts w:eastAsia="SimSun"/>
        </w:rPr>
      </w:pPr>
      <w:r w:rsidRPr="008135BD">
        <w:rPr>
          <w:rFonts w:eastAsia="SimSun"/>
        </w:rPr>
        <w:t>A GUTI (including the S-TMSI) is allocated to the UE using the Registration Accept or the UE Configuration Update message. There is space in each of these messages to update the configured S-NSSAI at the same time. When the AMF needs to create a new ‘encrypted S-NSSAI’ to send as a configured S-NSSAI, it uses the information associated with the current Key ID, the S-NSSAI identifier of the slice that is to be configured and a random number and calculates the ‘encrypted S-NSSAI’ as described.</w:t>
      </w:r>
      <w:ins w:id="777" w:author="Nair, Suresh P. (Nokia - US/Murray Hill)" w:date="2019-10-23T15:00:00Z">
        <w:r w:rsidR="0043201A">
          <w:rPr>
            <w:rFonts w:eastAsia="SimSun"/>
          </w:rPr>
          <w:t xml:space="preserve"> </w:t>
        </w:r>
        <w:r w:rsidR="0043201A" w:rsidRPr="0043201A">
          <w:rPr>
            <w:rFonts w:eastAsia="SimSun"/>
          </w:rPr>
          <w:t xml:space="preserve">The AMF can use any key and method that is provisioned locally and in the NG-RAN nodes. This allows the ability to change the keys over time. When calculating each ‘encrypted S-NSSAI’, a random number is chosen and this together with the S-TMSI provides the freshness for the input to the ciphering </w:t>
        </w:r>
        <w:commentRangeStart w:id="778"/>
        <w:r w:rsidR="0043201A" w:rsidRPr="0043201A">
          <w:rPr>
            <w:rFonts w:eastAsia="SimSun"/>
          </w:rPr>
          <w:t>algorithm</w:t>
        </w:r>
      </w:ins>
      <w:commentRangeEnd w:id="778"/>
      <w:ins w:id="779" w:author="Nair, Suresh P. (Nokia - US/Murray Hill)" w:date="2019-10-23T15:01:00Z">
        <w:r w:rsidR="000040E3">
          <w:rPr>
            <w:rStyle w:val="CommentReference"/>
          </w:rPr>
          <w:commentReference w:id="778"/>
        </w:r>
      </w:ins>
      <w:ins w:id="780" w:author="Nair, Suresh P. (Nokia - US/Murray Hill)" w:date="2019-10-23T15:00:00Z">
        <w:r w:rsidR="0043201A" w:rsidRPr="0043201A">
          <w:rPr>
            <w:rFonts w:eastAsia="SimSun"/>
          </w:rPr>
          <w:t>.</w:t>
        </w:r>
      </w:ins>
    </w:p>
    <w:p w14:paraId="7BAA24BC" w14:textId="5F923114" w:rsidR="004439D7" w:rsidRPr="004439D7" w:rsidRDefault="004439D7" w:rsidP="003D2DD7">
      <w:pPr>
        <w:pStyle w:val="Heading3"/>
        <w:rPr>
          <w:rFonts w:eastAsia="SimSun"/>
        </w:rPr>
      </w:pPr>
      <w:bookmarkStart w:id="781" w:name="_Toc8368953"/>
      <w:bookmarkStart w:id="782" w:name="_Toc8369532"/>
      <w:bookmarkStart w:id="783" w:name="_Toc22537129"/>
      <w:r w:rsidRPr="004439D7">
        <w:rPr>
          <w:rFonts w:eastAsia="SimSun"/>
        </w:rPr>
        <w:t>7.</w:t>
      </w:r>
      <w:r w:rsidR="00693AD1">
        <w:rPr>
          <w:rFonts w:eastAsia="SimSun"/>
        </w:rPr>
        <w:t>10</w:t>
      </w:r>
      <w:r w:rsidRPr="004439D7">
        <w:rPr>
          <w:rFonts w:eastAsia="SimSun"/>
        </w:rPr>
        <w:t>.3</w:t>
      </w:r>
      <w:r w:rsidRPr="004439D7">
        <w:rPr>
          <w:rFonts w:eastAsia="SimSun"/>
        </w:rPr>
        <w:tab/>
        <w:t>Evaluation</w:t>
      </w:r>
      <w:bookmarkEnd w:id="781"/>
      <w:bookmarkEnd w:id="782"/>
      <w:bookmarkEnd w:id="783"/>
      <w:r w:rsidRPr="004439D7">
        <w:rPr>
          <w:rFonts w:eastAsia="SimSun"/>
        </w:rPr>
        <w:t xml:space="preserve"> </w:t>
      </w:r>
    </w:p>
    <w:p w14:paraId="2E431104" w14:textId="2EF42598" w:rsidR="00E40421" w:rsidRPr="00E40421" w:rsidRDefault="00E40421" w:rsidP="00E40421">
      <w:pPr>
        <w:rPr>
          <w:ins w:id="784" w:author="Nair, Suresh P. (Nokia - US/Murray Hill)" w:date="2019-10-20T17:35:00Z"/>
          <w:rFonts w:eastAsia="SimSun"/>
        </w:rPr>
      </w:pPr>
      <w:ins w:id="785" w:author="Nair, Suresh P. (Nokia - US/Murray Hill)" w:date="2019-10-20T17:35:00Z">
        <w:r w:rsidRPr="00E40421">
          <w:rPr>
            <w:rFonts w:eastAsia="SimSun"/>
          </w:rPr>
          <w:t>The NG-RAN nodes need to be have the mapping of S-NSSAI Identifiers of S-NSSAIs and also the Key_ID, Key and encryption method used by the AMF when creating the ‘encrypted S-NSSAI’.</w:t>
        </w:r>
      </w:ins>
    </w:p>
    <w:p w14:paraId="5DF08E29" w14:textId="67E20FD8" w:rsidR="00E40421" w:rsidRDefault="00E40421" w:rsidP="00E40421">
      <w:pPr>
        <w:rPr>
          <w:ins w:id="786" w:author="Nair, Suresh P. (Nokia - US/Murray Hill)" w:date="2019-10-20T17:36:00Z"/>
          <w:rFonts w:eastAsia="SimSun"/>
        </w:rPr>
      </w:pPr>
      <w:ins w:id="787" w:author="Nair, Suresh P. (Nokia - US/Murray Hill)" w:date="2019-10-20T17:35:00Z">
        <w:r w:rsidRPr="00E40421">
          <w:rPr>
            <w:rFonts w:eastAsia="SimSun"/>
          </w:rPr>
          <w:t>The solution reduces the possible number of S-NSSAIs.</w:t>
        </w:r>
      </w:ins>
    </w:p>
    <w:p w14:paraId="47DC0F26" w14:textId="427946A2" w:rsidR="00E40421" w:rsidRPr="00477754" w:rsidRDefault="00E40421" w:rsidP="00E40421">
      <w:pPr>
        <w:keepLines/>
        <w:ind w:left="1135" w:hanging="851"/>
        <w:rPr>
          <w:ins w:id="788" w:author="Nair, Suresh P. (Nokia - US/Murray Hill)" w:date="2019-10-20T17:36:00Z"/>
          <w:rFonts w:eastAsia="SimSun"/>
          <w:color w:val="FF0000"/>
        </w:rPr>
      </w:pPr>
      <w:ins w:id="789" w:author="Nair, Suresh P. (Nokia - US/Murray Hill)" w:date="2019-10-20T17:36:00Z">
        <w:r w:rsidRPr="00E40421">
          <w:rPr>
            <w:rFonts w:eastAsia="SimSun"/>
            <w:color w:val="FF0000"/>
          </w:rPr>
          <w:t>Editor’</w:t>
        </w:r>
        <w:r w:rsidRPr="00CA6D31">
          <w:rPr>
            <w:rFonts w:eastAsia="SimSun"/>
            <w:color w:val="FF0000"/>
          </w:rPr>
          <w:t>s Note: Further eva</w:t>
        </w:r>
        <w:r w:rsidRPr="00477754">
          <w:rPr>
            <w:rFonts w:eastAsia="SimSun"/>
            <w:color w:val="FF0000"/>
          </w:rPr>
          <w:t xml:space="preserve">luation is </w:t>
        </w:r>
        <w:commentRangeStart w:id="790"/>
        <w:r w:rsidRPr="00477754">
          <w:rPr>
            <w:rFonts w:eastAsia="SimSun"/>
            <w:color w:val="FF0000"/>
          </w:rPr>
          <w:t>FFS</w:t>
        </w:r>
      </w:ins>
      <w:commentRangeEnd w:id="790"/>
      <w:ins w:id="791" w:author="Nair, Suresh P. (Nokia - US/Murray Hill)" w:date="2019-10-23T15:02:00Z">
        <w:r w:rsidR="000040E3">
          <w:rPr>
            <w:rStyle w:val="CommentReference"/>
          </w:rPr>
          <w:commentReference w:id="790"/>
        </w:r>
      </w:ins>
      <w:ins w:id="792" w:author="Nair, Suresh P. (Nokia - US/Murray Hill)" w:date="2019-10-20T17:36:00Z">
        <w:r w:rsidRPr="00477754">
          <w:rPr>
            <w:rFonts w:eastAsia="SimSun"/>
            <w:color w:val="FF0000"/>
          </w:rPr>
          <w:t>.</w:t>
        </w:r>
      </w:ins>
    </w:p>
    <w:p w14:paraId="6686C8FA" w14:textId="77777777" w:rsidR="00E40421" w:rsidRPr="00E40421" w:rsidRDefault="00E40421" w:rsidP="00E40421">
      <w:pPr>
        <w:rPr>
          <w:ins w:id="793" w:author="Nair, Suresh P. (Nokia - US/Murray Hill)" w:date="2019-10-20T17:35:00Z"/>
          <w:rFonts w:eastAsia="SimSun"/>
        </w:rPr>
      </w:pPr>
    </w:p>
    <w:p w14:paraId="49503988" w14:textId="01477AEA" w:rsidR="004439D7" w:rsidRPr="004439D7" w:rsidDel="00E40421" w:rsidRDefault="004439D7" w:rsidP="004439D7">
      <w:pPr>
        <w:rPr>
          <w:del w:id="794" w:author="Nair, Suresh P. (Nokia - US/Murray Hill)" w:date="2019-10-20T17:35:00Z"/>
          <w:rFonts w:eastAsia="SimSun"/>
        </w:rPr>
      </w:pPr>
      <w:del w:id="795" w:author="Nair, Suresh P. (Nokia - US/Murray Hill)" w:date="2019-10-20T17:35:00Z">
        <w:r w:rsidRPr="004439D7" w:rsidDel="00E40421">
          <w:rPr>
            <w:rFonts w:eastAsia="SimSun"/>
          </w:rPr>
          <w:delText>TBD</w:delText>
        </w:r>
      </w:del>
    </w:p>
    <w:p w14:paraId="25BBEC5A" w14:textId="77777777" w:rsidR="004439D7" w:rsidRPr="004439D7" w:rsidRDefault="004439D7" w:rsidP="004439D7">
      <w:pPr>
        <w:rPr>
          <w:rFonts w:eastAsia="SimSun"/>
        </w:rPr>
      </w:pPr>
    </w:p>
    <w:p w14:paraId="5F62CF9D" w14:textId="59851D8F" w:rsidR="007239ED" w:rsidRPr="007239ED" w:rsidRDefault="007239ED" w:rsidP="007239ED">
      <w:pPr>
        <w:keepNext/>
        <w:keepLines/>
        <w:spacing w:before="180"/>
        <w:ind w:left="1134" w:hanging="1134"/>
        <w:outlineLvl w:val="1"/>
        <w:rPr>
          <w:rFonts w:ascii="Arial" w:hAnsi="Arial"/>
          <w:sz w:val="32"/>
        </w:rPr>
      </w:pPr>
      <w:bookmarkStart w:id="796" w:name="_Toc530143252"/>
      <w:r w:rsidRPr="007239ED">
        <w:rPr>
          <w:rFonts w:ascii="Arial" w:hAnsi="Arial"/>
          <w:sz w:val="32"/>
        </w:rPr>
        <w:t>7.</w:t>
      </w:r>
      <w:r>
        <w:rPr>
          <w:rFonts w:ascii="Arial" w:hAnsi="Arial"/>
          <w:sz w:val="32"/>
        </w:rPr>
        <w:t>11</w:t>
      </w:r>
      <w:r w:rsidRPr="007239ED">
        <w:rPr>
          <w:rFonts w:ascii="Arial" w:hAnsi="Arial"/>
          <w:sz w:val="32"/>
        </w:rPr>
        <w:tab/>
        <w:t>Solution #</w:t>
      </w:r>
      <w:bookmarkEnd w:id="796"/>
      <w:r>
        <w:rPr>
          <w:rFonts w:ascii="Arial" w:hAnsi="Arial"/>
          <w:sz w:val="32"/>
        </w:rPr>
        <w:t>11</w:t>
      </w:r>
      <w:r w:rsidRPr="007239ED">
        <w:rPr>
          <w:rFonts w:ascii="Arial" w:hAnsi="Arial"/>
          <w:sz w:val="32"/>
        </w:rPr>
        <w:t>: Protection of S-NSSAI transmitted in the AS layer using T-S-NSSAI</w:t>
      </w:r>
    </w:p>
    <w:p w14:paraId="6CC39CDD" w14:textId="28595200" w:rsidR="007239ED" w:rsidRPr="007239ED" w:rsidRDefault="007239ED" w:rsidP="007239ED">
      <w:pPr>
        <w:keepNext/>
        <w:keepLines/>
        <w:spacing w:before="120"/>
        <w:ind w:left="1134" w:hanging="1134"/>
        <w:outlineLvl w:val="2"/>
        <w:rPr>
          <w:rFonts w:ascii="Arial" w:hAnsi="Arial"/>
          <w:sz w:val="28"/>
        </w:rPr>
      </w:pPr>
      <w:bookmarkStart w:id="797" w:name="_Toc530143253"/>
      <w:r w:rsidRPr="007239ED">
        <w:rPr>
          <w:rFonts w:ascii="Arial" w:hAnsi="Arial"/>
          <w:sz w:val="28"/>
        </w:rPr>
        <w:t>7.</w:t>
      </w:r>
      <w:r>
        <w:rPr>
          <w:rFonts w:ascii="Arial" w:hAnsi="Arial"/>
          <w:sz w:val="28"/>
        </w:rPr>
        <w:t>11</w:t>
      </w:r>
      <w:r w:rsidRPr="007239ED">
        <w:rPr>
          <w:rFonts w:ascii="Arial" w:hAnsi="Arial"/>
          <w:sz w:val="28"/>
        </w:rPr>
        <w:t>.1</w:t>
      </w:r>
      <w:r w:rsidRPr="007239ED">
        <w:rPr>
          <w:rFonts w:ascii="Arial" w:hAnsi="Arial"/>
          <w:sz w:val="28"/>
        </w:rPr>
        <w:tab/>
        <w:t>Introduction</w:t>
      </w:r>
      <w:bookmarkEnd w:id="797"/>
    </w:p>
    <w:p w14:paraId="2765BA88" w14:textId="77777777" w:rsidR="007239ED" w:rsidRPr="007239ED" w:rsidRDefault="007239ED" w:rsidP="007239ED">
      <w:pPr>
        <w:rPr>
          <w:rFonts w:eastAsia="SimSun"/>
        </w:rPr>
      </w:pPr>
      <w:r w:rsidRPr="007239ED">
        <w:rPr>
          <w:rFonts w:eastAsia="SimSun"/>
        </w:rPr>
        <w:t>This solution addresses Key Issue #6: Confidentiality protection of NSSAI and home control.</w:t>
      </w:r>
    </w:p>
    <w:p w14:paraId="04B1AAC8" w14:textId="77777777" w:rsidR="007239ED" w:rsidRPr="007239ED" w:rsidRDefault="007239ED" w:rsidP="007239ED">
      <w:pPr>
        <w:rPr>
          <w:rFonts w:eastAsia="SimSun"/>
        </w:rPr>
      </w:pPr>
      <w:r w:rsidRPr="007239ED">
        <w:rPr>
          <w:rFonts w:eastAsia="SimSun"/>
        </w:rPr>
        <w:t>The following solution builds on a similar notion of temporary S-NSSAI (T-S-NSSAI) as in solution #8. The UE obtains the T-S-NSSAI from the AMF in a Registration accept message during the registration procedure as in solution #8. The NG-RAN obtains a list of T-S-NSSAI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T-S-NSSAIs hash values are computed using the S-TMSI. The NG-RAN identifies the UE requested slices by matching the UE requested hashed T-S-NSSAIs with the hash values of the T-S-NSSAIs provided by the 5GC.</w:t>
      </w:r>
    </w:p>
    <w:p w14:paraId="2EF1770D" w14:textId="5CCF4960" w:rsidR="007239ED" w:rsidRPr="007239ED" w:rsidRDefault="007239ED" w:rsidP="007239ED">
      <w:pPr>
        <w:rPr>
          <w:rFonts w:eastAsia="SimSun"/>
        </w:rPr>
      </w:pPr>
      <w:r w:rsidRPr="007239ED">
        <w:rPr>
          <w:rFonts w:eastAsia="SimSun"/>
        </w:rPr>
        <w:t>One of the weakness of any pseudonym-based solution is the need to manage pseudonyms and change them frequently to protect entities from trackability and linkability attacks. The addition of hashing of temporary identifiers allows to minimize the overhead and the complexity of pseudonym changes.</w:t>
      </w:r>
    </w:p>
    <w:p w14:paraId="0070F0A3" w14:textId="1EAA6A72" w:rsidR="007239ED" w:rsidRPr="007239ED" w:rsidRDefault="007239ED" w:rsidP="007239ED">
      <w:pPr>
        <w:keepNext/>
        <w:keepLines/>
        <w:spacing w:before="120"/>
        <w:ind w:left="1134" w:hanging="1134"/>
        <w:outlineLvl w:val="2"/>
        <w:rPr>
          <w:rFonts w:ascii="Arial" w:hAnsi="Arial"/>
          <w:sz w:val="28"/>
        </w:rPr>
      </w:pPr>
      <w:bookmarkStart w:id="798" w:name="_Toc530143254"/>
      <w:r w:rsidRPr="007239ED">
        <w:rPr>
          <w:rFonts w:ascii="Arial" w:hAnsi="Arial"/>
          <w:sz w:val="28"/>
        </w:rPr>
        <w:t>7.</w:t>
      </w:r>
      <w:r>
        <w:rPr>
          <w:rFonts w:ascii="Arial" w:hAnsi="Arial"/>
          <w:sz w:val="28"/>
        </w:rPr>
        <w:t>11</w:t>
      </w:r>
      <w:r w:rsidRPr="007239ED">
        <w:rPr>
          <w:rFonts w:ascii="Arial" w:hAnsi="Arial"/>
          <w:sz w:val="28"/>
        </w:rPr>
        <w:t>.2</w:t>
      </w:r>
      <w:r w:rsidRPr="007239ED">
        <w:rPr>
          <w:rFonts w:ascii="Arial" w:hAnsi="Arial"/>
          <w:sz w:val="28"/>
        </w:rPr>
        <w:tab/>
        <w:t>Solution details</w:t>
      </w:r>
      <w:bookmarkEnd w:id="798"/>
    </w:p>
    <w:p w14:paraId="07CC5890" w14:textId="2663291C" w:rsidR="007239ED" w:rsidRDefault="007239ED" w:rsidP="007239ED">
      <w:pPr>
        <w:rPr>
          <w:rFonts w:eastAsia="SimSun"/>
          <w:lang w:val="en-US"/>
        </w:rPr>
      </w:pPr>
      <w:r w:rsidRPr="007239ED">
        <w:rPr>
          <w:rFonts w:eastAsia="SimSun"/>
          <w:lang w:val="en-US"/>
        </w:rPr>
        <w:t>The solution shown in Figure 7.</w:t>
      </w:r>
      <w:r>
        <w:rPr>
          <w:rFonts w:eastAsia="SimSun"/>
          <w:lang w:val="en-US"/>
        </w:rPr>
        <w:t>11</w:t>
      </w:r>
      <w:r w:rsidRPr="007239ED">
        <w:rPr>
          <w:rFonts w:eastAsia="SimSun"/>
          <w:lang w:val="en-US"/>
        </w:rPr>
        <w:t xml:space="preserve">.2-1 illustrates a UE performing an AS connection establishment while transmitting T-S-NSSAIs as hash values in the AS layer. </w:t>
      </w:r>
    </w:p>
    <w:p w14:paraId="452CE579" w14:textId="5BE964F3" w:rsidR="00F852E3" w:rsidRPr="007239ED" w:rsidRDefault="00F852E3" w:rsidP="007239ED">
      <w:pPr>
        <w:rPr>
          <w:rFonts w:eastAsia="SimSun"/>
          <w:lang w:val="en-US"/>
        </w:rPr>
      </w:pPr>
      <w:r w:rsidRPr="007239ED">
        <w:object w:dxaOrig="7171" w:dyaOrig="5401" w14:anchorId="5C80FFFD">
          <v:shape id="_x0000_i1032" type="#_x0000_t75" style="width:358.5pt;height:270pt" o:ole="">
            <v:imagedata r:id="rId34" o:title=""/>
          </v:shape>
          <o:OLEObject Type="Embed" ProgID="Visio.Drawing.15" ShapeID="_x0000_i1032" DrawAspect="Content" ObjectID="_1633428980" r:id="rId35"/>
        </w:object>
      </w:r>
    </w:p>
    <w:p w14:paraId="456E3A65" w14:textId="00275E1A" w:rsidR="007239ED" w:rsidRPr="007239ED" w:rsidRDefault="007239ED" w:rsidP="007239ED">
      <w:pPr>
        <w:jc w:val="center"/>
        <w:rPr>
          <w:rFonts w:eastAsia="SimSun"/>
        </w:rPr>
      </w:pPr>
    </w:p>
    <w:p w14:paraId="30C30EDE" w14:textId="327EF384" w:rsidR="007239ED" w:rsidRPr="007239ED" w:rsidRDefault="007239ED" w:rsidP="007239ED">
      <w:pPr>
        <w:jc w:val="center"/>
        <w:rPr>
          <w:rFonts w:eastAsia="SimSun"/>
          <w:lang w:val="en-US"/>
        </w:rPr>
      </w:pPr>
      <w:r w:rsidRPr="007239ED">
        <w:rPr>
          <w:rFonts w:eastAsia="SimSun"/>
          <w:lang w:val="en-US"/>
        </w:rPr>
        <w:t>Figure 7.</w:t>
      </w:r>
      <w:r>
        <w:rPr>
          <w:rFonts w:eastAsia="SimSun"/>
          <w:lang w:val="en-US"/>
        </w:rPr>
        <w:t>11</w:t>
      </w:r>
      <w:r w:rsidRPr="007239ED">
        <w:rPr>
          <w:rFonts w:eastAsia="SimSun"/>
          <w:lang w:val="en-US"/>
        </w:rPr>
        <w:t>.2-1 Hashed T-S-NSSAI transmission during AS connection establishment</w:t>
      </w:r>
    </w:p>
    <w:p w14:paraId="461E3875" w14:textId="3BF7AAC1" w:rsidR="007239ED" w:rsidRPr="007239ED" w:rsidRDefault="007239ED" w:rsidP="007239ED">
      <w:pPr>
        <w:rPr>
          <w:rFonts w:eastAsia="SimSun"/>
          <w:lang w:val="en-US"/>
        </w:rPr>
      </w:pPr>
      <w:bookmarkStart w:id="799" w:name="_Hlk10642354"/>
      <w:r w:rsidRPr="007239ED">
        <w:rPr>
          <w:rFonts w:eastAsia="SimSun"/>
          <w:lang w:val="en-US"/>
        </w:rPr>
        <w:t xml:space="preserve">1-2. The NG-RAN obtains the list of supported T-S-NSSAIs from the AMF (as per TS 38.300 [1], albeit also using T-S-NSSAIs </w:t>
      </w:r>
      <w:r w:rsidR="00F852E3">
        <w:rPr>
          <w:lang w:val="en-US"/>
        </w:rPr>
        <w:t>and a random number RAND</w:t>
      </w:r>
      <w:r w:rsidR="00F852E3" w:rsidRPr="007239ED">
        <w:rPr>
          <w:lang w:val="en-US"/>
        </w:rPr>
        <w:t xml:space="preserve"> </w:t>
      </w:r>
      <w:r w:rsidRPr="007239ED">
        <w:rPr>
          <w:rFonts w:eastAsia="SimSun"/>
          <w:lang w:val="en-US"/>
        </w:rPr>
        <w:t xml:space="preserve">in addition to S-NSSAIs).  </w:t>
      </w:r>
    </w:p>
    <w:p w14:paraId="1068CA3B" w14:textId="74E8AAFF" w:rsidR="007239ED" w:rsidRDefault="007239ED" w:rsidP="007239ED">
      <w:pPr>
        <w:rPr>
          <w:ins w:id="800" w:author="Nair, Suresh P. (Nokia - US/Murray Hill)" w:date="2019-10-20T18:34:00Z"/>
          <w:rFonts w:eastAsia="SimSun"/>
          <w:lang w:val="en-US"/>
        </w:rPr>
      </w:pPr>
      <w:r w:rsidRPr="007239ED">
        <w:rPr>
          <w:rFonts w:eastAsia="SimSun"/>
          <w:lang w:val="en-US"/>
        </w:rPr>
        <w:t xml:space="preserve">3. The UE performs an initial Registration procedure with the network. The UE obtains a list of Allowed T-S-NSSAIs </w:t>
      </w:r>
      <w:r w:rsidR="00F852E3">
        <w:rPr>
          <w:lang w:val="en-US"/>
        </w:rPr>
        <w:t xml:space="preserve">and RAND </w:t>
      </w:r>
      <w:r w:rsidRPr="007239ED">
        <w:rPr>
          <w:rFonts w:eastAsia="SimSun"/>
          <w:lang w:val="en-US"/>
        </w:rPr>
        <w:t xml:space="preserve">in the Registration Accept message. </w:t>
      </w:r>
    </w:p>
    <w:p w14:paraId="585E74B8" w14:textId="5FF37D54" w:rsidR="009C442C" w:rsidRPr="009C442C" w:rsidRDefault="009C442C" w:rsidP="009C442C">
      <w:pPr>
        <w:ind w:left="284"/>
        <w:rPr>
          <w:ins w:id="801" w:author="Nair, Suresh P. (Nokia - US/Murray Hill)" w:date="2019-10-20T18:34:00Z"/>
          <w:rFonts w:eastAsia="SimSun"/>
          <w:color w:val="FF0000"/>
          <w:lang w:val="en-US"/>
        </w:rPr>
      </w:pPr>
      <w:ins w:id="802" w:author="Nair, Suresh P. (Nokia - US/Murray Hill)" w:date="2019-10-20T18:34:00Z">
        <w:r w:rsidRPr="009C442C">
          <w:rPr>
            <w:rFonts w:eastAsia="SimSun"/>
            <w:color w:val="FF0000"/>
            <w:lang w:val="en-US"/>
          </w:rPr>
          <w:t xml:space="preserve">Editor’s Note: Whether AMF sends the RAND to the UE or UE selects the RAND needs clarity. Whether RAND is per AMF or per NSSAAI is needs </w:t>
        </w:r>
        <w:commentRangeStart w:id="803"/>
        <w:r w:rsidRPr="009C442C">
          <w:rPr>
            <w:rFonts w:eastAsia="SimSun"/>
            <w:color w:val="FF0000"/>
            <w:lang w:val="en-US"/>
          </w:rPr>
          <w:t>clarity</w:t>
        </w:r>
      </w:ins>
      <w:commentRangeEnd w:id="803"/>
      <w:ins w:id="804" w:author="Nair, Suresh P. (Nokia - US/Murray Hill)" w:date="2019-10-20T18:35:00Z">
        <w:r>
          <w:rPr>
            <w:rStyle w:val="CommentReference"/>
          </w:rPr>
          <w:commentReference w:id="803"/>
        </w:r>
        <w:r>
          <w:rPr>
            <w:rFonts w:eastAsia="SimSun"/>
            <w:color w:val="FF0000"/>
            <w:lang w:val="en-US"/>
          </w:rPr>
          <w:t>.</w:t>
        </w:r>
      </w:ins>
    </w:p>
    <w:p w14:paraId="1CF4DE04" w14:textId="77777777" w:rsidR="009C442C" w:rsidRPr="007239ED" w:rsidRDefault="009C442C" w:rsidP="007239ED">
      <w:pPr>
        <w:rPr>
          <w:rFonts w:eastAsia="SimSun"/>
          <w:lang w:val="en-US"/>
        </w:rPr>
      </w:pPr>
    </w:p>
    <w:p w14:paraId="1F22F83A" w14:textId="5D79821B" w:rsidR="007239ED" w:rsidRPr="007239ED" w:rsidRDefault="007239ED" w:rsidP="007239ED">
      <w:pPr>
        <w:rPr>
          <w:rFonts w:eastAsia="SimSun"/>
          <w:lang w:val="en-US"/>
        </w:rPr>
      </w:pPr>
      <w:r w:rsidRPr="007239ED">
        <w:rPr>
          <w:rFonts w:eastAsia="SimSun"/>
          <w:lang w:val="en-US"/>
        </w:rPr>
        <w:t>4. The UE computes the requested T-S-NSSAIs hash values using its S-TMSI</w:t>
      </w:r>
      <w:r w:rsidR="00F852E3" w:rsidRPr="00F852E3">
        <w:rPr>
          <w:lang w:val="en-US"/>
        </w:rPr>
        <w:t xml:space="preserve"> </w:t>
      </w:r>
      <w:r w:rsidR="00F852E3">
        <w:rPr>
          <w:lang w:val="en-US"/>
        </w:rPr>
        <w:t>and RAND</w:t>
      </w:r>
      <w:r w:rsidRPr="007239ED">
        <w:rPr>
          <w:rFonts w:eastAsia="SimSun"/>
          <w:lang w:val="en-US"/>
        </w:rPr>
        <w:t xml:space="preserve">. The UE transmits the T-S-NSSAIs hash values (instead of cleartext T-S-NSSAIs) in the RRCConnectionSetupComplete message. The UE may also include an indication about the nature of the slice assistance information (i.e. hashed T-S-NSSAI) to assist the NG-RAN distinguish UE capable of NSSAI privacy protection </w:t>
      </w:r>
      <w:ins w:id="805" w:author="Nair, Suresh P. (Nokia - US/Murray Hill)" w:date="2019-10-20T18:38:00Z">
        <w:r w:rsidR="00E97F7D">
          <w:rPr>
            <w:lang w:val="en-US"/>
          </w:rPr>
          <w:t>according to Rel-15</w:t>
        </w:r>
      </w:ins>
      <w:del w:id="806" w:author="Nair, Suresh P. (Nokia - US/Murray Hill)" w:date="2019-10-20T18:39:00Z">
        <w:r w:rsidRPr="007239ED" w:rsidDel="00E97F7D">
          <w:rPr>
            <w:rFonts w:eastAsia="SimSun"/>
            <w:lang w:val="en-US"/>
          </w:rPr>
          <w:delText>from a non-capable UE (i.e., Rel-</w:delText>
        </w:r>
        <w:commentRangeStart w:id="807"/>
        <w:r w:rsidRPr="007239ED" w:rsidDel="00E97F7D">
          <w:rPr>
            <w:rFonts w:eastAsia="SimSun"/>
            <w:lang w:val="en-US"/>
          </w:rPr>
          <w:delText>15</w:delText>
        </w:r>
      </w:del>
      <w:commentRangeEnd w:id="807"/>
      <w:r w:rsidR="00E97F7D">
        <w:rPr>
          <w:rStyle w:val="CommentReference"/>
        </w:rPr>
        <w:commentReference w:id="807"/>
      </w:r>
      <w:del w:id="808" w:author="Nair, Suresh P. (Nokia - US/Murray Hill)" w:date="2019-10-20T18:39:00Z">
        <w:r w:rsidRPr="007239ED" w:rsidDel="00E97F7D">
          <w:rPr>
            <w:rFonts w:eastAsia="SimSun"/>
            <w:lang w:val="en-US"/>
          </w:rPr>
          <w:delText xml:space="preserve"> transmitting S-NSSAI)</w:delText>
        </w:r>
      </w:del>
      <w:r w:rsidRPr="007239ED">
        <w:rPr>
          <w:rFonts w:eastAsia="SimSun"/>
          <w:lang w:val="en-US"/>
        </w:rPr>
        <w:t xml:space="preserve">. </w:t>
      </w:r>
    </w:p>
    <w:p w14:paraId="5347453A" w14:textId="3474B068" w:rsidR="00F852E3" w:rsidRPr="00F852E3" w:rsidRDefault="007239ED" w:rsidP="00F852E3">
      <w:pPr>
        <w:rPr>
          <w:rFonts w:eastAsia="SimSun"/>
          <w:lang w:val="en-US"/>
        </w:rPr>
      </w:pPr>
      <w:r w:rsidRPr="007239ED">
        <w:rPr>
          <w:rFonts w:eastAsia="SimSun"/>
          <w:lang w:val="en-US"/>
        </w:rPr>
        <w:t xml:space="preserve">By using S-TMSI, two UEs requesting the same T-S-NSSAI will transmit different T-S-NSSAI hash values. It is assumed that the likelihood of the same S-TMSI being eventually re-allocated to a new UE using the same slice over time is negligible for any practical linkability attack. In addition, the UE will automatically transmit fresh T-S-NSSAI hash values during AS connection establishment after a new S-TMSI has been allocated as per existing procedures. </w:t>
      </w:r>
      <w:r w:rsidR="00F852E3" w:rsidRPr="00F852E3">
        <w:rPr>
          <w:rFonts w:eastAsia="SimSun"/>
          <w:lang w:val="en-US"/>
        </w:rPr>
        <w:t xml:space="preserve">By including RAND as a salt in the T-S-NSSAI hash computation, this solution supports the </w:t>
      </w:r>
      <w:del w:id="809" w:author="Nair, Suresh P. (Nokia - US/Murray Hill)" w:date="2019-10-20T18:39:00Z">
        <w:r w:rsidR="00F852E3" w:rsidRPr="00F852E3" w:rsidDel="00D72CC2">
          <w:rPr>
            <w:rFonts w:eastAsia="SimSun"/>
            <w:lang w:val="en-US"/>
          </w:rPr>
          <w:delText>resistanse</w:delText>
        </w:r>
      </w:del>
      <w:ins w:id="810" w:author="Nair, Suresh P. (Nokia - US/Murray Hill)" w:date="2019-10-20T18:39:00Z">
        <w:r w:rsidR="00D72CC2" w:rsidRPr="00F852E3">
          <w:rPr>
            <w:rFonts w:eastAsia="SimSun"/>
            <w:lang w:val="en-US"/>
          </w:rPr>
          <w:t>resistance</w:t>
        </w:r>
      </w:ins>
      <w:r w:rsidR="00F852E3" w:rsidRPr="00F852E3">
        <w:rPr>
          <w:rFonts w:eastAsia="SimSun"/>
          <w:lang w:val="en-US"/>
        </w:rPr>
        <w:t xml:space="preserve"> to offline dictionary attacks that mounted with the knowledge of S-TMSI.</w:t>
      </w:r>
    </w:p>
    <w:p w14:paraId="1B9984CA" w14:textId="77777777" w:rsidR="007239ED" w:rsidRPr="007239ED" w:rsidRDefault="007239ED" w:rsidP="007239ED">
      <w:pPr>
        <w:rPr>
          <w:rFonts w:eastAsia="SimSun"/>
          <w:lang w:val="en-US"/>
        </w:rPr>
      </w:pPr>
    </w:p>
    <w:p w14:paraId="6B880A4E" w14:textId="60D79245" w:rsidR="007239ED" w:rsidRDefault="007239ED" w:rsidP="007239ED">
      <w:pPr>
        <w:rPr>
          <w:ins w:id="811" w:author="Nair, Suresh P. (Nokia - US/Murray Hill)" w:date="2019-10-23T14:50:00Z"/>
          <w:lang w:val="en-US"/>
        </w:rPr>
      </w:pPr>
      <w:r w:rsidRPr="007239ED">
        <w:rPr>
          <w:rFonts w:eastAsia="SimSun"/>
          <w:lang w:val="en-US"/>
        </w:rPr>
        <w:t xml:space="preserve">5. The NG-RAN </w:t>
      </w:r>
      <w:commentRangeStart w:id="812"/>
      <w:ins w:id="813" w:author="Nair, Suresh P. (Nokia - US/Murray Hill)" w:date="2019-10-23T14:47:00Z">
        <w:r w:rsidR="00326A19">
          <w:rPr>
            <w:lang w:val="en-US"/>
          </w:rPr>
          <w:t xml:space="preserve">does not “learn” but rather </w:t>
        </w:r>
      </w:ins>
      <w:commentRangeEnd w:id="812"/>
      <w:ins w:id="814" w:author="Nair, Suresh P. (Nokia - US/Murray Hill)" w:date="2019-10-23T14:51:00Z">
        <w:r w:rsidR="00326A19">
          <w:rPr>
            <w:rStyle w:val="CommentReference"/>
          </w:rPr>
          <w:commentReference w:id="812"/>
        </w:r>
      </w:ins>
      <w:r w:rsidRPr="007239ED">
        <w:rPr>
          <w:rFonts w:eastAsia="SimSun"/>
          <w:lang w:val="en-US"/>
        </w:rPr>
        <w:t xml:space="preserve">computes </w:t>
      </w:r>
      <w:ins w:id="815" w:author="Nair, Suresh P. (Nokia - US/Murray Hill)" w:date="2019-10-23T14:47:00Z">
        <w:r w:rsidR="00326A19">
          <w:rPr>
            <w:rFonts w:eastAsia="SimSun"/>
            <w:lang w:val="en-US"/>
          </w:rPr>
          <w:t>the</w:t>
        </w:r>
      </w:ins>
      <w:del w:id="816" w:author="Nair, Suresh P. (Nokia - US/Murray Hill)" w:date="2019-10-23T14:47:00Z">
        <w:r w:rsidRPr="007239ED" w:rsidDel="00326A19">
          <w:rPr>
            <w:rFonts w:eastAsia="SimSun"/>
            <w:lang w:val="en-US"/>
          </w:rPr>
          <w:delText>a</w:delText>
        </w:r>
      </w:del>
      <w:r w:rsidRPr="007239ED">
        <w:rPr>
          <w:rFonts w:eastAsia="SimSun"/>
          <w:lang w:val="en-US"/>
        </w:rPr>
        <w:t xml:space="preserve"> hash using S-TMSI </w:t>
      </w:r>
      <w:r w:rsidR="00F852E3">
        <w:rPr>
          <w:lang w:val="en-US"/>
        </w:rPr>
        <w:t>and RAND</w:t>
      </w:r>
      <w:r w:rsidR="00F852E3" w:rsidRPr="007239ED">
        <w:rPr>
          <w:lang w:val="en-US"/>
        </w:rPr>
        <w:t xml:space="preserve"> </w:t>
      </w:r>
      <w:r w:rsidRPr="007239ED">
        <w:rPr>
          <w:rFonts w:eastAsia="SimSun"/>
          <w:lang w:val="en-US"/>
        </w:rPr>
        <w:t xml:space="preserve">for each of the supported T-S-NSSAI received from the AMF. </w:t>
      </w:r>
      <w:r w:rsidR="00F852E3">
        <w:rPr>
          <w:lang w:val="en-US"/>
        </w:rPr>
        <w:t>The NG-RAN has obtaine</w:t>
      </w:r>
      <w:ins w:id="817" w:author="Nair, Suresh P. (Nokia - US/Murray Hill)" w:date="2019-10-23T14:47:00Z">
        <w:r w:rsidR="00326A19">
          <w:rPr>
            <w:lang w:val="en-US"/>
          </w:rPr>
          <w:t>s</w:t>
        </w:r>
      </w:ins>
      <w:del w:id="818" w:author="Nair, Suresh P. (Nokia - US/Murray Hill)" w:date="2019-10-23T14:47:00Z">
        <w:r w:rsidR="00F852E3" w:rsidDel="00326A19">
          <w:rPr>
            <w:lang w:val="en-US"/>
          </w:rPr>
          <w:delText>d</w:delText>
        </w:r>
      </w:del>
      <w:r w:rsidR="00F852E3">
        <w:rPr>
          <w:lang w:val="en-US"/>
        </w:rPr>
        <w:t xml:space="preserve"> T-S-NSSAI, S-NSSAI tuples from step 1 and by matching </w:t>
      </w:r>
      <w:ins w:id="819" w:author="Nair, Suresh P. (Nokia - US/Murray Hill)" w:date="2019-10-23T14:48:00Z">
        <w:r w:rsidR="00326A19">
          <w:rPr>
            <w:lang w:val="en-US"/>
          </w:rPr>
          <w:t>the</w:t>
        </w:r>
      </w:ins>
      <w:del w:id="820" w:author="Nair, Suresh P. (Nokia - US/Murray Hill)" w:date="2019-10-23T14:48:00Z">
        <w:r w:rsidR="00F852E3" w:rsidDel="00326A19">
          <w:rPr>
            <w:lang w:val="en-US"/>
          </w:rPr>
          <w:delText xml:space="preserve">a </w:delText>
        </w:r>
      </w:del>
      <w:r w:rsidR="00F852E3">
        <w:rPr>
          <w:lang w:val="en-US"/>
        </w:rPr>
        <w:t xml:space="preserve">T-S-NSSAI hash value </w:t>
      </w:r>
      <w:ins w:id="821" w:author="Nair, Suresh P. (Nokia - US/Murray Hill)" w:date="2019-10-23T14:48:00Z">
        <w:r w:rsidR="00326A19">
          <w:rPr>
            <w:lang w:val="en-US"/>
          </w:rPr>
          <w:t xml:space="preserve">received </w:t>
        </w:r>
      </w:ins>
      <w:r w:rsidR="00F852E3">
        <w:rPr>
          <w:lang w:val="en-US"/>
        </w:rPr>
        <w:t xml:space="preserve">from the UE </w:t>
      </w:r>
      <w:ins w:id="822" w:author="Nair, Suresh P. (Nokia - US/Murray Hill)" w:date="2019-10-23T14:49:00Z">
        <w:r w:rsidR="00326A19">
          <w:rPr>
            <w:lang w:val="en-US"/>
          </w:rPr>
          <w:t xml:space="preserve">in step 4 </w:t>
        </w:r>
      </w:ins>
      <w:r w:rsidR="00F852E3">
        <w:rPr>
          <w:lang w:val="en-US"/>
        </w:rPr>
        <w:t xml:space="preserve">to the hash value of a supported T-S-NSSAI from </w:t>
      </w:r>
      <w:ins w:id="823" w:author="Nair, Suresh P. (Nokia - US/Murray Hill)" w:date="2019-10-23T14:50:00Z">
        <w:r w:rsidR="00326A19">
          <w:rPr>
            <w:lang w:val="en-US"/>
          </w:rPr>
          <w:t xml:space="preserve">the </w:t>
        </w:r>
      </w:ins>
      <w:r w:rsidR="00F852E3">
        <w:rPr>
          <w:lang w:val="en-US"/>
        </w:rPr>
        <w:t xml:space="preserve">AMF, NG-RAN is able to obtain the associated S-NSSAI directly from the tuple. When the complete list of requested S-NSSAIs from the UE is determined, </w:t>
      </w:r>
      <w:r w:rsidR="00F852E3">
        <w:rPr>
          <w:rFonts w:eastAsia="SimSun"/>
          <w:lang w:val="en-US"/>
        </w:rPr>
        <w:t>t</w:t>
      </w:r>
      <w:r w:rsidRPr="007239ED">
        <w:rPr>
          <w:rFonts w:eastAsia="SimSun"/>
          <w:lang w:val="en-US"/>
        </w:rPr>
        <w:t xml:space="preserve">he NG-RAN selects the appropriate AMF based on the </w:t>
      </w:r>
      <w:r w:rsidR="00F852E3">
        <w:rPr>
          <w:lang w:val="en-US"/>
        </w:rPr>
        <w:t>list of requested S-NSSAIs as per current mechanisms</w:t>
      </w:r>
      <w:r w:rsidRPr="007239ED">
        <w:rPr>
          <w:rFonts w:eastAsia="SimSun"/>
          <w:lang w:val="en-US"/>
        </w:rPr>
        <w:t>.</w:t>
      </w:r>
      <w:r w:rsidR="00F852E3" w:rsidRPr="00F852E3">
        <w:rPr>
          <w:lang w:val="en-US"/>
        </w:rPr>
        <w:t xml:space="preserve"> </w:t>
      </w:r>
      <w:r w:rsidR="00F852E3">
        <w:rPr>
          <w:lang w:val="en-US"/>
        </w:rPr>
        <w:t>Matching hash values of T-S-NSSAI from the UE to the hash values of supported T-S-NSSAI from AMF adds moderate complexity to NG-RAN.</w:t>
      </w:r>
    </w:p>
    <w:p w14:paraId="2D5AB0C5" w14:textId="77777777" w:rsidR="00326A19" w:rsidRPr="00326A19" w:rsidRDefault="00326A19" w:rsidP="00326A19">
      <w:pPr>
        <w:rPr>
          <w:ins w:id="824" w:author="Nair, Suresh P. (Nokia - US/Murray Hill)" w:date="2019-10-23T14:50:00Z"/>
          <w:rFonts w:eastAsia="SimSun"/>
          <w:lang w:val="en-US"/>
        </w:rPr>
      </w:pPr>
      <w:ins w:id="825" w:author="Nair, Suresh P. (Nokia - US/Murray Hill)" w:date="2019-10-23T14:50:00Z">
        <w:r w:rsidRPr="00326A19">
          <w:rPr>
            <w:rFonts w:eastAsia="SimSun"/>
            <w:lang w:val="en-US"/>
          </w:rPr>
          <w:t xml:space="preserve">Note that </w:t>
        </w:r>
        <w:r w:rsidRPr="00326A19">
          <w:rPr>
            <w:rFonts w:eastAsia="SimSun"/>
          </w:rPr>
          <w:t xml:space="preserve">in the idle mobility scenario, the new gNB computes the T-S-NSSAI hash values in a manner that is consistent with the gNB handling of T-S-NSSAI hash values  during the Initial Registration </w:t>
        </w:r>
        <w:commentRangeStart w:id="826"/>
        <w:r w:rsidRPr="00326A19">
          <w:rPr>
            <w:rFonts w:eastAsia="SimSun"/>
          </w:rPr>
          <w:t>procedure</w:t>
        </w:r>
      </w:ins>
      <w:commentRangeEnd w:id="826"/>
      <w:ins w:id="827" w:author="Nair, Suresh P. (Nokia - US/Murray Hill)" w:date="2019-10-23T14:51:00Z">
        <w:r>
          <w:rPr>
            <w:rStyle w:val="CommentReference"/>
          </w:rPr>
          <w:commentReference w:id="826"/>
        </w:r>
      </w:ins>
      <w:ins w:id="828" w:author="Nair, Suresh P. (Nokia - US/Murray Hill)" w:date="2019-10-23T14:50:00Z">
        <w:r w:rsidRPr="00326A19">
          <w:rPr>
            <w:rFonts w:eastAsia="SimSun"/>
          </w:rPr>
          <w:t>.</w:t>
        </w:r>
      </w:ins>
    </w:p>
    <w:p w14:paraId="49134C24" w14:textId="77777777" w:rsidR="00326A19" w:rsidRDefault="00326A19" w:rsidP="007239ED">
      <w:pPr>
        <w:rPr>
          <w:ins w:id="829" w:author="Nair, Suresh P. (Nokia - US/Murray Hill)" w:date="2019-10-20T18:36:00Z"/>
          <w:lang w:val="en-US"/>
        </w:rPr>
      </w:pPr>
    </w:p>
    <w:p w14:paraId="27EAF2C0" w14:textId="77777777" w:rsidR="00174F75" w:rsidRPr="00174F75" w:rsidRDefault="00174F75" w:rsidP="00174F75">
      <w:pPr>
        <w:ind w:left="284"/>
        <w:rPr>
          <w:ins w:id="830" w:author="Nair, Suresh P. (Nokia - US/Murray Hill)" w:date="2019-10-20T18:36:00Z"/>
          <w:color w:val="FF0000"/>
          <w:lang w:val="en-US"/>
        </w:rPr>
      </w:pPr>
      <w:ins w:id="831" w:author="Nair, Suresh P. (Nokia - US/Murray Hill)" w:date="2019-10-20T18:36:00Z">
        <w:r w:rsidRPr="00174F75">
          <w:rPr>
            <w:rFonts w:eastAsia="SimSun"/>
            <w:color w:val="FF0000"/>
            <w:lang w:val="en-US"/>
          </w:rPr>
          <w:t xml:space="preserve">Editor’s Note: Clarity needed on what is the NAS content vs RRC content. Whether the solution depends on the hash value in the AS layer or at the NAS </w:t>
        </w:r>
        <w:commentRangeStart w:id="832"/>
        <w:r w:rsidRPr="00174F75">
          <w:rPr>
            <w:rFonts w:eastAsia="SimSun"/>
            <w:color w:val="FF0000"/>
            <w:lang w:val="en-US"/>
          </w:rPr>
          <w:t>layer</w:t>
        </w:r>
      </w:ins>
      <w:commentRangeEnd w:id="832"/>
      <w:ins w:id="833" w:author="Nair, Suresh P. (Nokia - US/Murray Hill)" w:date="2019-10-20T18:37:00Z">
        <w:r w:rsidR="00EF5C76">
          <w:rPr>
            <w:rStyle w:val="CommentReference"/>
          </w:rPr>
          <w:commentReference w:id="832"/>
        </w:r>
      </w:ins>
      <w:ins w:id="834" w:author="Nair, Suresh P. (Nokia - US/Murray Hill)" w:date="2019-10-20T18:36:00Z">
        <w:r w:rsidRPr="00174F75">
          <w:rPr>
            <w:rFonts w:eastAsia="SimSun"/>
            <w:color w:val="FF0000"/>
            <w:lang w:val="en-US"/>
          </w:rPr>
          <w:t>.</w:t>
        </w:r>
      </w:ins>
    </w:p>
    <w:p w14:paraId="07CC8E4B" w14:textId="77777777" w:rsidR="00174F75" w:rsidRPr="007239ED" w:rsidRDefault="00174F75" w:rsidP="007239ED">
      <w:pPr>
        <w:rPr>
          <w:rFonts w:eastAsia="SimSun"/>
          <w:lang w:val="en-US"/>
        </w:rPr>
      </w:pPr>
    </w:p>
    <w:p w14:paraId="5D0032C4" w14:textId="77777777" w:rsidR="007239ED" w:rsidRPr="007239ED" w:rsidRDefault="007239ED" w:rsidP="007239ED">
      <w:pPr>
        <w:rPr>
          <w:rFonts w:eastAsia="SimSun"/>
          <w:lang w:val="en-US"/>
        </w:rPr>
      </w:pPr>
      <w:r w:rsidRPr="007239ED">
        <w:rPr>
          <w:rFonts w:eastAsia="SimSun"/>
          <w:lang w:val="en-US"/>
        </w:rPr>
        <w:t>6. The NG-RAN routes the UE initial NAS message to the selected AMF.</w:t>
      </w:r>
    </w:p>
    <w:p w14:paraId="6BA880B6" w14:textId="77777777" w:rsidR="007239ED" w:rsidRPr="007239ED" w:rsidRDefault="007239ED" w:rsidP="007239ED">
      <w:pPr>
        <w:rPr>
          <w:rFonts w:eastAsia="SimSun"/>
          <w:lang w:val="en-US"/>
        </w:rPr>
      </w:pPr>
      <w:r w:rsidRPr="007239ED">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p>
    <w:p w14:paraId="5E0A52EF" w14:textId="5530E588" w:rsidR="00B40D7A" w:rsidRPr="007777CB" w:rsidDel="00E952FC" w:rsidRDefault="00B40D7A" w:rsidP="00B40D7A">
      <w:pPr>
        <w:keepLines/>
        <w:overflowPunct w:val="0"/>
        <w:autoSpaceDE w:val="0"/>
        <w:autoSpaceDN w:val="0"/>
        <w:adjustRightInd w:val="0"/>
        <w:ind w:left="1135" w:hanging="851"/>
        <w:textAlignment w:val="baseline"/>
        <w:rPr>
          <w:del w:id="835" w:author="Nair, Suresh P. (Nokia - US/Murray Hill)" w:date="2019-10-24T13:29:00Z"/>
          <w:rFonts w:eastAsia="SimSun"/>
          <w:color w:val="FF0000"/>
          <w:lang w:val="en-US"/>
        </w:rPr>
      </w:pPr>
      <w:del w:id="836" w:author="Nair, Suresh P. (Nokia - US/Murray Hill)" w:date="2019-10-24T13:29:00Z">
        <w:r w:rsidRPr="00B40D7A" w:rsidDel="00E952FC">
          <w:rPr>
            <w:rFonts w:eastAsia="SimSun"/>
            <w:color w:val="FF0000"/>
            <w:lang w:val="x-none"/>
          </w:rPr>
          <w:delText xml:space="preserve">Editor’s Note: </w:delText>
        </w:r>
        <w:r w:rsidRPr="00B40D7A" w:rsidDel="00E952FC">
          <w:rPr>
            <w:rFonts w:eastAsia="SimSun"/>
            <w:color w:val="FF0000"/>
            <w:lang w:val="en-US"/>
          </w:rPr>
          <w:delText xml:space="preserve">it is FFS how Base Stations under one AMF learn Hash Values and route the NAS messages to a particular AMF. This may an impact on the </w:delText>
        </w:r>
        <w:r w:rsidRPr="007777CB" w:rsidDel="00E952FC">
          <w:rPr>
            <w:rFonts w:eastAsia="SimSun"/>
            <w:color w:val="FF0000"/>
            <w:lang w:val="en-US"/>
          </w:rPr>
          <w:delText xml:space="preserve">solution </w:delText>
        </w:r>
        <w:commentRangeStart w:id="837"/>
        <w:r w:rsidRPr="007777CB" w:rsidDel="00E952FC">
          <w:rPr>
            <w:rFonts w:eastAsia="SimSun"/>
            <w:color w:val="FF0000"/>
            <w:lang w:val="en-US"/>
          </w:rPr>
          <w:delText>evaluation</w:delText>
        </w:r>
      </w:del>
      <w:commentRangeEnd w:id="837"/>
      <w:r w:rsidR="00E952FC">
        <w:rPr>
          <w:rStyle w:val="CommentReference"/>
        </w:rPr>
        <w:commentReference w:id="837"/>
      </w:r>
      <w:del w:id="839" w:author="Nair, Suresh P. (Nokia - US/Murray Hill)" w:date="2019-10-24T13:29:00Z">
        <w:r w:rsidRPr="007777CB" w:rsidDel="00E952FC">
          <w:rPr>
            <w:rFonts w:eastAsia="SimSun"/>
            <w:color w:val="FF0000"/>
            <w:lang w:val="en-US"/>
          </w:rPr>
          <w:delText xml:space="preserve">.  </w:delText>
        </w:r>
      </w:del>
    </w:p>
    <w:p w14:paraId="3DFA92DA" w14:textId="77777777" w:rsidR="007239ED" w:rsidRPr="007239ED" w:rsidRDefault="007239ED" w:rsidP="007239ED">
      <w:pPr>
        <w:keepLines/>
        <w:overflowPunct w:val="0"/>
        <w:autoSpaceDE w:val="0"/>
        <w:autoSpaceDN w:val="0"/>
        <w:adjustRightInd w:val="0"/>
        <w:ind w:left="1135" w:hanging="851"/>
        <w:textAlignment w:val="baseline"/>
        <w:rPr>
          <w:color w:val="FF0000"/>
          <w:lang w:val="x-none"/>
        </w:rPr>
      </w:pPr>
    </w:p>
    <w:p w14:paraId="50E09195" w14:textId="613885AF" w:rsidR="007239ED" w:rsidRPr="007239ED" w:rsidRDefault="007239ED" w:rsidP="007239ED">
      <w:pPr>
        <w:keepNext/>
        <w:keepLines/>
        <w:spacing w:before="120"/>
        <w:ind w:left="1134" w:hanging="1134"/>
        <w:outlineLvl w:val="2"/>
        <w:rPr>
          <w:rFonts w:ascii="Arial" w:hAnsi="Arial"/>
          <w:sz w:val="28"/>
          <w:lang w:val="en-US"/>
        </w:rPr>
      </w:pPr>
      <w:bookmarkStart w:id="840" w:name="_Toc530143255"/>
      <w:bookmarkEnd w:id="799"/>
      <w:r w:rsidRPr="007239ED">
        <w:rPr>
          <w:rFonts w:ascii="Arial" w:hAnsi="Arial"/>
          <w:sz w:val="28"/>
          <w:lang w:val="en-US"/>
        </w:rPr>
        <w:t>7.</w:t>
      </w:r>
      <w:r>
        <w:rPr>
          <w:rFonts w:ascii="Arial" w:hAnsi="Arial"/>
          <w:sz w:val="28"/>
          <w:lang w:val="en-US"/>
        </w:rPr>
        <w:t>11</w:t>
      </w:r>
      <w:r w:rsidRPr="007239ED">
        <w:rPr>
          <w:rFonts w:ascii="Arial" w:hAnsi="Arial"/>
          <w:sz w:val="28"/>
          <w:lang w:val="en-US"/>
        </w:rPr>
        <w:t>.3</w:t>
      </w:r>
      <w:r w:rsidRPr="007239ED">
        <w:rPr>
          <w:rFonts w:ascii="Arial" w:hAnsi="Arial"/>
          <w:sz w:val="28"/>
          <w:lang w:val="en-US"/>
        </w:rPr>
        <w:tab/>
        <w:t>Evaluation</w:t>
      </w:r>
      <w:bookmarkEnd w:id="840"/>
    </w:p>
    <w:p w14:paraId="093A6716" w14:textId="5D2D8897" w:rsidR="000D5B87" w:rsidRDefault="008B092F" w:rsidP="008B092F">
      <w:pPr>
        <w:jc w:val="both"/>
        <w:rPr>
          <w:ins w:id="841" w:author="Nair, Suresh P. (Nokia - US/Murray Hill)" w:date="2019-10-20T18:09:00Z"/>
          <w:rFonts w:eastAsia="SimSun"/>
        </w:rPr>
      </w:pPr>
      <w:r w:rsidRPr="008B092F">
        <w:rPr>
          <w:rFonts w:eastAsia="SimSun"/>
        </w:rPr>
        <w:t>The Solution #</w:t>
      </w:r>
      <w:r>
        <w:rPr>
          <w:rFonts w:eastAsia="SimSun"/>
        </w:rPr>
        <w:t>11</w:t>
      </w:r>
      <w:r w:rsidRPr="008B092F">
        <w:rPr>
          <w:rFonts w:eastAsia="SimSun"/>
        </w:rPr>
        <w:t xml:space="preserve"> </w:t>
      </w:r>
      <w:ins w:id="842" w:author="Nair, Suresh P. (Nokia - US/Murray Hill)" w:date="2019-10-20T18:09:00Z">
        <w:r w:rsidR="000D5B87" w:rsidRPr="007239ED">
          <w:t>addresses Key Issue #6: Confidentiality protection of NSSAI and home control.</w:t>
        </w:r>
      </w:ins>
    </w:p>
    <w:p w14:paraId="4241D956" w14:textId="422DD959" w:rsidR="008B092F" w:rsidRPr="008B092F" w:rsidRDefault="00ED448B" w:rsidP="008B092F">
      <w:pPr>
        <w:jc w:val="both"/>
        <w:rPr>
          <w:rFonts w:eastAsia="SimSun"/>
        </w:rPr>
      </w:pPr>
      <w:ins w:id="843" w:author="Nair, Suresh P. (Nokia - US/Murray Hill)" w:date="2019-10-20T18:10:00Z">
        <w:r>
          <w:rPr>
            <w:rFonts w:eastAsia="SimSun"/>
          </w:rPr>
          <w:t xml:space="preserve">It </w:t>
        </w:r>
      </w:ins>
      <w:r w:rsidR="008B092F" w:rsidRPr="008B092F">
        <w:rPr>
          <w:rFonts w:eastAsia="SimSun"/>
        </w:rPr>
        <w:t xml:space="preserve">builds on a similar notion of temporary T-S-NSSAIs as introduced in existing Solution #8. The UE transmits hashed T-S-NSSAI in the AS layer instead of cleartext T-S-NSSAI while alleviating UE privacy/linkability attacks in addition to providing confidentiality protection for NSSAI </w:t>
      </w:r>
      <w:r w:rsidR="008B092F" w:rsidRPr="008B092F">
        <w:rPr>
          <w:rFonts w:eastAsia="SimSun"/>
          <w:lang w:eastAsia="zh-CN"/>
        </w:rPr>
        <w:t>transmission</w:t>
      </w:r>
      <w:r w:rsidR="008B092F" w:rsidRPr="008B092F">
        <w:rPr>
          <w:rFonts w:eastAsia="SimSun"/>
        </w:rPr>
        <w:t xml:space="preserve">. </w:t>
      </w:r>
    </w:p>
    <w:p w14:paraId="733B8484" w14:textId="0A1B19AF" w:rsidR="008B092F" w:rsidRDefault="008B092F" w:rsidP="008B092F">
      <w:pPr>
        <w:jc w:val="both"/>
        <w:rPr>
          <w:rFonts w:eastAsia="SimSun"/>
        </w:rPr>
      </w:pPr>
      <w:r w:rsidRPr="008B092F">
        <w:rPr>
          <w:rFonts w:eastAsia="SimSun"/>
        </w:rPr>
        <w:t xml:space="preserve">Solution </w:t>
      </w:r>
      <w:r>
        <w:rPr>
          <w:rFonts w:eastAsia="SimSun"/>
        </w:rPr>
        <w:t>11</w:t>
      </w:r>
      <w:r w:rsidRPr="008B092F">
        <w:rPr>
          <w:rFonts w:eastAsia="SimSun"/>
        </w:rPr>
        <w:t xml:space="preserve"> is an hybrid approach where actions for S-NSSAI privacy protection are performed in both the UE and the network. As</w:t>
      </w:r>
      <w:r>
        <w:rPr>
          <w:rFonts w:eastAsia="SimSun"/>
        </w:rPr>
        <w:t xml:space="preserve"> </w:t>
      </w:r>
      <w:r w:rsidRPr="008B092F">
        <w:rPr>
          <w:rFonts w:eastAsia="SimSun"/>
        </w:rPr>
        <w:t>such,</w:t>
      </w:r>
      <w:r>
        <w:rPr>
          <w:rFonts w:eastAsia="SimSun"/>
        </w:rPr>
        <w:t xml:space="preserve"> </w:t>
      </w:r>
      <w:r w:rsidRPr="008B092F">
        <w:rPr>
          <w:rFonts w:eastAsia="SimSun"/>
        </w:rPr>
        <w:t xml:space="preserve">it can also complement existing Solutions #8 and #10 as it would minimize the need for the network to provision the UE with new S-NSSAI pseudonyms every time an update is required. </w:t>
      </w:r>
    </w:p>
    <w:p w14:paraId="1D2900C0" w14:textId="5E7712C5" w:rsidR="007777CB" w:rsidRDefault="007777CB" w:rsidP="007777CB">
      <w:pPr>
        <w:jc w:val="both"/>
        <w:rPr>
          <w:ins w:id="844" w:author="Nair, Suresh P. (Nokia - US/Murray Hill)" w:date="2019-10-20T18:10:00Z"/>
          <w:rFonts w:eastAsia="SimSun"/>
        </w:rPr>
      </w:pPr>
      <w:r w:rsidRPr="007777CB">
        <w:rPr>
          <w:rFonts w:eastAsia="SimSun"/>
        </w:rPr>
        <w:t>Since T-S-NSSAI and random salt are provisioned and maintained on a per PLM</w:t>
      </w:r>
      <w:ins w:id="845" w:author="Nair, Suresh P. (Nokia - US/Murray Hill)" w:date="2019-10-20T18:37:00Z">
        <w:r w:rsidR="00E97F7D">
          <w:rPr>
            <w:rFonts w:eastAsia="SimSun"/>
          </w:rPr>
          <w:t>N</w:t>
        </w:r>
      </w:ins>
      <w:del w:id="846" w:author="Nair, Suresh P. (Nokia - US/Murray Hill)" w:date="2019-10-20T18:37:00Z">
        <w:r w:rsidRPr="007777CB" w:rsidDel="00E97F7D">
          <w:rPr>
            <w:rFonts w:eastAsia="SimSun"/>
          </w:rPr>
          <w:delText>M</w:delText>
        </w:r>
      </w:del>
      <w:r w:rsidRPr="007777CB">
        <w:rPr>
          <w:rFonts w:eastAsia="SimSun"/>
        </w:rPr>
        <w:t xml:space="preserve"> basis, the solution supports the case where the UE connects with a new gNB (under the same AMF). In an idle mobility scenario, the new gNB computes the T-S-NSSAI hash values the same way as the old gNB that handled the initial registration connection.</w:t>
      </w:r>
    </w:p>
    <w:p w14:paraId="1F4FD438" w14:textId="77777777" w:rsidR="00ED448B" w:rsidRPr="00ED448B" w:rsidRDefault="00ED448B" w:rsidP="00ED448B">
      <w:pPr>
        <w:keepLines/>
        <w:ind w:left="1135" w:hanging="851"/>
        <w:rPr>
          <w:ins w:id="847" w:author="Nair, Suresh P. (Nokia - US/Murray Hill)" w:date="2019-10-20T18:10:00Z"/>
          <w:rFonts w:eastAsia="SimSun"/>
          <w:color w:val="FF0000"/>
        </w:rPr>
      </w:pPr>
      <w:ins w:id="848" w:author="Nair, Suresh P. (Nokia - US/Murray Hill)" w:date="2019-10-20T18:10:00Z">
        <w:r w:rsidRPr="00ED448B">
          <w:rPr>
            <w:rFonts w:eastAsia="SimSun"/>
            <w:color w:val="FF0000"/>
          </w:rPr>
          <w:t xml:space="preserve">Editor’s Note: Details of how this solution protects against the UE that has the same T-SNSSAI is </w:t>
        </w:r>
        <w:commentRangeStart w:id="849"/>
        <w:r w:rsidRPr="00ED448B">
          <w:rPr>
            <w:rFonts w:eastAsia="SimSun"/>
            <w:color w:val="FF0000"/>
          </w:rPr>
          <w:t>FFS</w:t>
        </w:r>
        <w:commentRangeEnd w:id="849"/>
        <w:r>
          <w:rPr>
            <w:rStyle w:val="CommentReference"/>
          </w:rPr>
          <w:commentReference w:id="849"/>
        </w:r>
        <w:r w:rsidRPr="00ED448B">
          <w:rPr>
            <w:rFonts w:eastAsia="SimSun"/>
            <w:color w:val="FF0000"/>
          </w:rPr>
          <w:t>.</w:t>
        </w:r>
      </w:ins>
    </w:p>
    <w:p w14:paraId="055DD5B3" w14:textId="77777777" w:rsidR="00ED448B" w:rsidRPr="007777CB" w:rsidRDefault="00ED448B" w:rsidP="007777CB">
      <w:pPr>
        <w:jc w:val="both"/>
        <w:rPr>
          <w:rFonts w:eastAsia="SimSun"/>
        </w:rPr>
      </w:pPr>
    </w:p>
    <w:p w14:paraId="4CB4FC5B" w14:textId="77777777" w:rsidR="007777CB" w:rsidRPr="008B092F" w:rsidRDefault="007777CB" w:rsidP="008B092F">
      <w:pPr>
        <w:jc w:val="both"/>
        <w:rPr>
          <w:rFonts w:eastAsia="SimSun"/>
        </w:rPr>
      </w:pPr>
    </w:p>
    <w:p w14:paraId="29CF9039" w14:textId="77777777" w:rsidR="007239ED" w:rsidRPr="007239ED" w:rsidRDefault="007239ED" w:rsidP="007239ED">
      <w:pPr>
        <w:rPr>
          <w:rFonts w:eastAsia="SimSun"/>
          <w:color w:val="0070C0"/>
        </w:rPr>
      </w:pPr>
    </w:p>
    <w:p w14:paraId="3566F949" w14:textId="77777777" w:rsidR="004439D7" w:rsidRPr="004439D7" w:rsidRDefault="004439D7" w:rsidP="004439D7">
      <w:pPr>
        <w:rPr>
          <w:rFonts w:eastAsia="SimSun"/>
        </w:rPr>
      </w:pPr>
    </w:p>
    <w:p w14:paraId="4EBE3490" w14:textId="773CFBF7" w:rsidR="002D3CC3" w:rsidRPr="002D3CC3" w:rsidRDefault="002D3CC3" w:rsidP="008135BD">
      <w:pPr>
        <w:pStyle w:val="Heading2"/>
        <w:rPr>
          <w:rFonts w:eastAsia="SimSun"/>
          <w:lang w:val="en-US"/>
        </w:rPr>
      </w:pPr>
      <w:bookmarkStart w:id="850" w:name="_Toc22537130"/>
      <w:r w:rsidRPr="002D3CC3">
        <w:rPr>
          <w:rFonts w:eastAsia="SimSun"/>
        </w:rPr>
        <w:t>7.</w:t>
      </w:r>
      <w:r w:rsidR="00586DE3">
        <w:rPr>
          <w:rFonts w:eastAsia="SimSun"/>
        </w:rPr>
        <w:t>12</w:t>
      </w:r>
      <w:r w:rsidRPr="002D3CC3">
        <w:rPr>
          <w:rFonts w:eastAsia="SimSun"/>
        </w:rPr>
        <w:tab/>
        <w:t xml:space="preserve">Solution </w:t>
      </w:r>
      <w:r w:rsidRPr="002D3CC3">
        <w:rPr>
          <w:rFonts w:eastAsia="SimSun" w:hint="eastAsia"/>
          <w:lang w:val="en-US"/>
        </w:rPr>
        <w:t>#</w:t>
      </w:r>
      <w:r w:rsidR="00586DE3">
        <w:rPr>
          <w:rFonts w:eastAsia="SimSun"/>
          <w:lang w:val="en-US"/>
        </w:rPr>
        <w:t>12</w:t>
      </w:r>
      <w:r w:rsidRPr="002D3CC3">
        <w:rPr>
          <w:rFonts w:eastAsia="SimSun" w:hint="eastAsia"/>
          <w:lang w:val="en-US"/>
        </w:rPr>
        <w:t xml:space="preserve"> Privacy pr</w:t>
      </w:r>
      <w:r w:rsidRPr="002D3CC3">
        <w:rPr>
          <w:rFonts w:eastAsia="SimSun"/>
        </w:rPr>
        <w:t>otect</w:t>
      </w:r>
      <w:r w:rsidRPr="002D3CC3">
        <w:rPr>
          <w:rFonts w:eastAsia="SimSun" w:hint="eastAsia"/>
          <w:lang w:val="en-US"/>
        </w:rPr>
        <w:t>ion of</w:t>
      </w:r>
      <w:r w:rsidRPr="002D3CC3">
        <w:rPr>
          <w:rFonts w:eastAsia="SimSun"/>
          <w:u w:val="single"/>
        </w:rPr>
        <w:t xml:space="preserve"> NSSA</w:t>
      </w:r>
      <w:r w:rsidRPr="002D3CC3">
        <w:rPr>
          <w:rFonts w:eastAsia="SimSun" w:hint="eastAsia"/>
          <w:u w:val="single"/>
          <w:lang w:val="en-US"/>
        </w:rPr>
        <w:t>I</w:t>
      </w:r>
      <w:bookmarkEnd w:id="850"/>
    </w:p>
    <w:p w14:paraId="71F34975" w14:textId="34E01309" w:rsidR="002D3CC3" w:rsidRPr="002D3CC3" w:rsidRDefault="002D3CC3" w:rsidP="008135BD">
      <w:pPr>
        <w:pStyle w:val="Heading3"/>
        <w:rPr>
          <w:rFonts w:eastAsia="SimSun"/>
        </w:rPr>
      </w:pPr>
      <w:bookmarkStart w:id="851" w:name="_Toc22537131"/>
      <w:r w:rsidRPr="002D3CC3">
        <w:rPr>
          <w:rFonts w:eastAsia="SimSun"/>
        </w:rPr>
        <w:t>7.</w:t>
      </w:r>
      <w:r w:rsidR="00586DE3">
        <w:rPr>
          <w:rFonts w:eastAsia="SimSun"/>
        </w:rPr>
        <w:t>12</w:t>
      </w:r>
      <w:r w:rsidRPr="002D3CC3">
        <w:rPr>
          <w:rFonts w:eastAsia="SimSun"/>
        </w:rPr>
        <w:t>.1</w:t>
      </w:r>
      <w:r w:rsidRPr="002D3CC3">
        <w:rPr>
          <w:rFonts w:eastAsia="SimSun"/>
        </w:rPr>
        <w:tab/>
        <w:t>Introduction</w:t>
      </w:r>
      <w:bookmarkEnd w:id="851"/>
    </w:p>
    <w:p w14:paraId="1D5602D8" w14:textId="77777777" w:rsidR="002D3CC3" w:rsidRPr="002D3CC3" w:rsidRDefault="002D3CC3" w:rsidP="002D3CC3">
      <w:pPr>
        <w:rPr>
          <w:rFonts w:eastAsia="SimSun"/>
        </w:rPr>
      </w:pPr>
      <w:r w:rsidRPr="002D3CC3">
        <w:rPr>
          <w:rFonts w:eastAsia="SimSun"/>
        </w:rPr>
        <w:t>This solution addresses the Key Issue #6 Confidentiality protection of NSSAI and home control.</w:t>
      </w:r>
    </w:p>
    <w:p w14:paraId="07B7DD55" w14:textId="705AB041" w:rsidR="002D3CC3" w:rsidRDefault="002D3CC3" w:rsidP="002D3CC3">
      <w:pPr>
        <w:rPr>
          <w:ins w:id="852" w:author="Nair, Suresh P. (Nokia - US/Murray Hill)" w:date="2019-10-20T18:16:00Z"/>
          <w:rFonts w:eastAsia="SimSun"/>
          <w:u w:val="single"/>
          <w:lang w:val="en-US"/>
        </w:rPr>
      </w:pPr>
      <w:r w:rsidRPr="002D3CC3">
        <w:rPr>
          <w:rFonts w:eastAsia="SimSun" w:hint="eastAsia"/>
          <w:lang w:val="en-US"/>
        </w:rPr>
        <w:t xml:space="preserve">This solution is based on the notion of temporary </w:t>
      </w:r>
      <w:r w:rsidRPr="002D3CC3">
        <w:rPr>
          <w:rFonts w:eastAsia="SimSun"/>
        </w:rPr>
        <w:t>S-NSSAI (T-S-NSSAI) as in solution #8. In this solution, UE are offered a tempora</w:t>
      </w:r>
      <w:r w:rsidR="00586DE3">
        <w:rPr>
          <w:rFonts w:eastAsia="SimSun"/>
        </w:rPr>
        <w:t>r</w:t>
      </w:r>
      <w:r w:rsidRPr="002D3CC3">
        <w:rPr>
          <w:rFonts w:eastAsia="SimSun"/>
        </w:rPr>
        <w:t xml:space="preserve">y NSSAIs (T-S-NSSAIs) instead of cleartext S-NSSAIs in registration procedure. </w:t>
      </w:r>
      <w:r w:rsidRPr="002D3CC3">
        <w:rPr>
          <w:rFonts w:eastAsia="SimSun" w:hint="eastAsia"/>
          <w:lang w:val="en-US"/>
        </w:rPr>
        <w:t>After</w:t>
      </w:r>
      <w:r w:rsidRPr="002D3CC3">
        <w:rPr>
          <w:rFonts w:eastAsia="SimSun"/>
        </w:rPr>
        <w:t xml:space="preserve"> </w:t>
      </w:r>
      <w:r w:rsidRPr="002D3CC3">
        <w:rPr>
          <w:rFonts w:eastAsia="SimSun" w:hint="eastAsia"/>
          <w:lang w:val="en-US"/>
        </w:rPr>
        <w:t>that, to preserve the privacy,</w:t>
      </w:r>
      <w:r w:rsidR="00586DE3">
        <w:rPr>
          <w:rFonts w:eastAsia="SimSun"/>
          <w:lang w:val="en-US"/>
        </w:rPr>
        <w:t xml:space="preserve"> </w:t>
      </w:r>
      <w:r w:rsidRPr="002D3CC3">
        <w:rPr>
          <w:rFonts w:eastAsia="SimSun" w:hint="eastAsia"/>
          <w:lang w:val="en-US"/>
        </w:rPr>
        <w:t xml:space="preserve">when UE use the </w:t>
      </w:r>
      <w:r w:rsidRPr="002D3CC3">
        <w:rPr>
          <w:rFonts w:eastAsia="SimSun"/>
        </w:rPr>
        <w:t>T-S-NSSAI</w:t>
      </w:r>
      <w:r w:rsidRPr="002D3CC3">
        <w:rPr>
          <w:rFonts w:eastAsia="SimSun" w:hint="eastAsia"/>
          <w:lang w:val="en-US"/>
        </w:rPr>
        <w:t xml:space="preserve"> to access the slice, </w:t>
      </w:r>
      <w:r w:rsidRPr="002D3CC3">
        <w:rPr>
          <w:rFonts w:eastAsia="SimSun" w:hint="eastAsia"/>
          <w:u w:val="single"/>
          <w:lang w:val="en-US"/>
        </w:rPr>
        <w:t xml:space="preserve">CN will generate a new T-S-NSSAI for the </w:t>
      </w:r>
      <w:ins w:id="853" w:author="Nair, Suresh P. (Nokia - US/Murray Hill)" w:date="2019-10-20T18:16:00Z">
        <w:r w:rsidR="00BB27CB">
          <w:rPr>
            <w:rFonts w:eastAsia="SimSun"/>
            <w:u w:val="single"/>
            <w:lang w:val="en-US"/>
          </w:rPr>
          <w:t xml:space="preserve">allowed </w:t>
        </w:r>
      </w:ins>
      <w:r w:rsidRPr="002D3CC3">
        <w:rPr>
          <w:rFonts w:eastAsia="SimSun" w:hint="eastAsia"/>
          <w:u w:val="single"/>
          <w:lang w:val="en-US"/>
        </w:rPr>
        <w:t>S-</w:t>
      </w:r>
      <w:r w:rsidR="00586DE3" w:rsidRPr="002D3CC3">
        <w:rPr>
          <w:rFonts w:eastAsia="SimSun"/>
          <w:u w:val="single"/>
          <w:lang w:val="en-US"/>
        </w:rPr>
        <w:t>NSSAI and</w:t>
      </w:r>
      <w:r w:rsidRPr="002D3CC3">
        <w:rPr>
          <w:rFonts w:eastAsia="SimSun" w:hint="eastAsia"/>
          <w:u w:val="single"/>
          <w:lang w:val="en-US"/>
        </w:rPr>
        <w:t xml:space="preserve"> allocate for the UE.</w:t>
      </w:r>
    </w:p>
    <w:p w14:paraId="6228A4AC" w14:textId="026BF931" w:rsidR="00BB27CB" w:rsidRPr="002D3CC3" w:rsidRDefault="00BB27CB" w:rsidP="002D3CC3">
      <w:pPr>
        <w:rPr>
          <w:rFonts w:eastAsia="SimSun"/>
          <w:u w:val="single"/>
          <w:lang w:val="en-US"/>
        </w:rPr>
      </w:pPr>
      <w:ins w:id="854" w:author="Nair, Suresh P. (Nokia - US/Murray Hill)" w:date="2019-10-20T18:16:00Z">
        <w:r w:rsidRPr="00BB27CB">
          <w:rPr>
            <w:rFonts w:eastAsia="SimSun" w:hint="eastAsia"/>
            <w:lang w:val="en-US" w:eastAsia="zh-CN"/>
          </w:rPr>
          <w:t xml:space="preserve">The T-S-NSSAI needs to be updated every time when it is used to ensure the </w:t>
        </w:r>
        <w:commentRangeStart w:id="855"/>
        <w:r w:rsidRPr="00BB27CB">
          <w:rPr>
            <w:rFonts w:eastAsia="SimSun" w:hint="eastAsia"/>
            <w:lang w:val="en-US" w:eastAsia="zh-CN"/>
          </w:rPr>
          <w:t>privacy</w:t>
        </w:r>
      </w:ins>
      <w:commentRangeEnd w:id="855"/>
      <w:ins w:id="856" w:author="Nair, Suresh P. (Nokia - US/Murray Hill)" w:date="2019-10-20T18:17:00Z">
        <w:r w:rsidR="0011750A">
          <w:rPr>
            <w:rStyle w:val="CommentReference"/>
          </w:rPr>
          <w:commentReference w:id="855"/>
        </w:r>
      </w:ins>
      <w:ins w:id="857" w:author="Nair, Suresh P. (Nokia - US/Murray Hill)" w:date="2019-10-20T18:16:00Z">
        <w:r w:rsidRPr="00BB27CB">
          <w:rPr>
            <w:rFonts w:eastAsia="SimSun" w:hint="eastAsia"/>
            <w:lang w:val="en-US" w:eastAsia="zh-CN"/>
          </w:rPr>
          <w:t>.</w:t>
        </w:r>
      </w:ins>
    </w:p>
    <w:p w14:paraId="33B2B695" w14:textId="29286163" w:rsidR="002D3CC3" w:rsidRPr="002D3CC3" w:rsidRDefault="002D3CC3" w:rsidP="008135BD">
      <w:pPr>
        <w:pStyle w:val="Heading3"/>
        <w:rPr>
          <w:rFonts w:eastAsia="SimSun"/>
        </w:rPr>
      </w:pPr>
      <w:bookmarkStart w:id="858" w:name="_Toc22537132"/>
      <w:r w:rsidRPr="002D3CC3">
        <w:rPr>
          <w:rFonts w:eastAsia="SimSun"/>
        </w:rPr>
        <w:t>7.</w:t>
      </w:r>
      <w:r w:rsidR="00586DE3">
        <w:rPr>
          <w:rFonts w:eastAsia="SimSun"/>
        </w:rPr>
        <w:t>12</w:t>
      </w:r>
      <w:r w:rsidRPr="002D3CC3">
        <w:rPr>
          <w:rFonts w:eastAsia="SimSun"/>
        </w:rPr>
        <w:t>.2</w:t>
      </w:r>
      <w:r w:rsidRPr="002D3CC3">
        <w:rPr>
          <w:rFonts w:eastAsia="SimSun"/>
        </w:rPr>
        <w:tab/>
      </w:r>
      <w:r w:rsidRPr="002D3CC3">
        <w:rPr>
          <w:rFonts w:eastAsia="SimSun"/>
        </w:rPr>
        <w:tab/>
        <w:t>Solution details</w:t>
      </w:r>
      <w:bookmarkEnd w:id="858"/>
    </w:p>
    <w:p w14:paraId="6A134E83" w14:textId="4D67404D" w:rsidR="002D3CC3" w:rsidRPr="002D3CC3" w:rsidRDefault="002D3CC3" w:rsidP="002D3CC3">
      <w:pPr>
        <w:rPr>
          <w:rFonts w:eastAsia="SimSun"/>
        </w:rPr>
      </w:pPr>
      <w:r w:rsidRPr="002D3CC3">
        <w:rPr>
          <w:rFonts w:eastAsia="SimSun"/>
        </w:rPr>
        <w:t>Figure 7.</w:t>
      </w:r>
      <w:r w:rsidR="00586DE3">
        <w:rPr>
          <w:rFonts w:eastAsia="SimSun"/>
        </w:rPr>
        <w:t>12</w:t>
      </w:r>
      <w:r w:rsidRPr="002D3CC3">
        <w:rPr>
          <w:rFonts w:eastAsia="SimSun"/>
        </w:rPr>
        <w:t>.2-1 illustrates this solution</w:t>
      </w:r>
    </w:p>
    <w:p w14:paraId="01B7F65F" w14:textId="77777777" w:rsidR="002D3CC3" w:rsidRPr="002D3CC3" w:rsidRDefault="002D3CC3" w:rsidP="002D3CC3">
      <w:pPr>
        <w:rPr>
          <w:rFonts w:eastAsia="SimSun"/>
        </w:rPr>
      </w:pPr>
    </w:p>
    <w:p w14:paraId="09735AE1" w14:textId="77777777" w:rsidR="002D3CC3" w:rsidRPr="002D3CC3" w:rsidRDefault="002D3CC3" w:rsidP="002D3CC3">
      <w:pPr>
        <w:rPr>
          <w:rFonts w:eastAsia="SimSun"/>
        </w:rPr>
      </w:pPr>
    </w:p>
    <w:p w14:paraId="29721E58" w14:textId="77777777" w:rsidR="002D3CC3" w:rsidRPr="002D3CC3" w:rsidRDefault="002D3CC3" w:rsidP="002D3CC3">
      <w:pPr>
        <w:rPr>
          <w:rFonts w:eastAsia="SimSun"/>
        </w:rPr>
      </w:pPr>
    </w:p>
    <w:p w14:paraId="1A02CDB5" w14:textId="77777777" w:rsidR="002D3CC3" w:rsidRPr="002D3CC3" w:rsidRDefault="002D3CC3" w:rsidP="002D3CC3">
      <w:pPr>
        <w:rPr>
          <w:rFonts w:eastAsia="SimSun"/>
        </w:rPr>
      </w:pPr>
    </w:p>
    <w:p w14:paraId="789A68BD" w14:textId="77777777" w:rsidR="002D3CC3" w:rsidRPr="002D3CC3" w:rsidRDefault="002D3CC3" w:rsidP="002D3CC3">
      <w:pPr>
        <w:rPr>
          <w:rFonts w:eastAsia="SimSun"/>
        </w:rPr>
      </w:pPr>
    </w:p>
    <w:p w14:paraId="56B103E5" w14:textId="77777777" w:rsidR="002D3CC3" w:rsidRPr="002D3CC3" w:rsidRDefault="002D3CC3" w:rsidP="002D3CC3">
      <w:pPr>
        <w:rPr>
          <w:rFonts w:eastAsia="SimSun"/>
        </w:rPr>
      </w:pPr>
    </w:p>
    <w:p w14:paraId="5FEF59B5" w14:textId="77777777" w:rsidR="002D3CC3" w:rsidRPr="002D3CC3" w:rsidRDefault="002D3CC3" w:rsidP="002D3CC3">
      <w:pPr>
        <w:rPr>
          <w:rFonts w:eastAsia="SimSun"/>
        </w:rPr>
      </w:pPr>
    </w:p>
    <w:p w14:paraId="7C5155B5" w14:textId="77777777" w:rsidR="002D3CC3" w:rsidRPr="002D3CC3" w:rsidRDefault="002D3CC3" w:rsidP="002D3CC3">
      <w:pPr>
        <w:rPr>
          <w:rFonts w:eastAsia="SimSun"/>
        </w:rPr>
      </w:pPr>
    </w:p>
    <w:p w14:paraId="5752029B" w14:textId="77777777" w:rsidR="002D3CC3" w:rsidRPr="002D3CC3" w:rsidRDefault="002D3CC3" w:rsidP="002D3CC3">
      <w:pPr>
        <w:rPr>
          <w:rFonts w:eastAsia="SimSun"/>
        </w:rPr>
      </w:pPr>
    </w:p>
    <w:p w14:paraId="003AC5E9" w14:textId="34137A6E" w:rsidR="002D3CC3" w:rsidRPr="002D3CC3" w:rsidRDefault="001C7F76" w:rsidP="002D3CC3">
      <w:pPr>
        <w:rPr>
          <w:rFonts w:eastAsia="SimSun"/>
        </w:rPr>
      </w:pPr>
      <w:r w:rsidRPr="002D3CC3">
        <w:rPr>
          <w:rFonts w:eastAsia="SimSun"/>
          <w:noProof/>
        </w:rPr>
        <mc:AlternateContent>
          <mc:Choice Requires="wps">
            <w:drawing>
              <wp:anchor distT="0" distB="0" distL="114300" distR="114300" simplePos="0" relativeHeight="251662848" behindDoc="0" locked="0" layoutInCell="1" allowOverlap="1" wp14:anchorId="60134B35" wp14:editId="3A7A7C0F">
                <wp:simplePos x="0" y="0"/>
                <wp:positionH relativeFrom="column">
                  <wp:posOffset>2550795</wp:posOffset>
                </wp:positionH>
                <wp:positionV relativeFrom="paragraph">
                  <wp:posOffset>-6985</wp:posOffset>
                </wp:positionV>
                <wp:extent cx="723900" cy="415925"/>
                <wp:effectExtent l="0" t="0" r="19050" b="22225"/>
                <wp:wrapNone/>
                <wp:docPr id="21" name="Rectangle: Rounded Corners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415925"/>
                        </a:xfrm>
                        <a:prstGeom prst="roundRect">
                          <a:avLst>
                            <a:gd name="adj" fmla="val 16667"/>
                          </a:avLst>
                        </a:prstGeom>
                        <a:solidFill>
                          <a:srgbClr val="FFFFFF"/>
                        </a:solidFill>
                        <a:ln w="3175" cmpd="sng">
                          <a:solidFill>
                            <a:srgbClr val="000000"/>
                          </a:solidFill>
                          <a:round/>
                          <a:headEnd/>
                          <a:tailEnd/>
                        </a:ln>
                      </wps:spPr>
                      <wps:txbx>
                        <w:txbxContent>
                          <w:p w14:paraId="458C40E2" w14:textId="1256EE32" w:rsidR="00D55283" w:rsidRDefault="00D55283" w:rsidP="002D3CC3">
                            <w:pPr>
                              <w:jc w:val="center"/>
                              <w:rPr>
                                <w:lang w:val="en-US" w:eastAsia="zh-CN"/>
                              </w:rPr>
                            </w:pPr>
                            <w:ins w:id="859" w:author="Nair, Suresh P. (Nokia - US/Murray Hill)" w:date="2019-10-20T18:20:00Z">
                              <w:r>
                                <w:rPr>
                                  <w:lang w:val="en-US" w:eastAsia="zh-CN"/>
                                </w:rPr>
                                <w:t>NG-</w:t>
                              </w:r>
                            </w:ins>
                            <w:r>
                              <w:rPr>
                                <w:rFonts w:hint="eastAsia"/>
                                <w:lang w:val="en-US" w:eastAsia="zh-CN"/>
                              </w:rPr>
                              <w:t>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134B35" id="Rectangle: Rounded Corners 21" o:spid="_x0000_s1120" style="position:absolute;margin-left:200.85pt;margin-top:-.55pt;width:57pt;height:32.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" strokeweight=".25pt">
                <v:textbox>
                  <w:txbxContent>
                    <w:p w14:paraId="458C40E2" w14:textId="1256EE32" w:rsidR="00D55283" w:rsidRDefault="00D55283" w:rsidP="002D3CC3">
                      <w:pPr>
                        <w:jc w:val="center"/>
                        <w:rPr>
                          <w:lang w:val="en-US" w:eastAsia="zh-CN"/>
                        </w:rPr>
                      </w:pPr>
                      <w:ins w:id="856" w:author="Nair, Suresh P. (Nokia - US/Murray Hill)" w:date="2019-10-20T18:20:00Z">
                        <w:r>
                          <w:rPr>
                            <w:lang w:val="en-US" w:eastAsia="zh-CN"/>
                          </w:rPr>
                          <w:t>NG-</w:t>
                        </w:r>
                      </w:ins>
                      <w:r>
                        <w:rPr>
                          <w:rFonts w:hint="eastAsia"/>
                          <w:lang w:val="en-US" w:eastAsia="zh-CN"/>
                        </w:rPr>
                        <w:t>RAN</w:t>
                      </w:r>
                    </w:p>
                  </w:txbxContent>
                </v:textbox>
              </v:roundrect>
            </w:pict>
          </mc:Fallback>
        </mc:AlternateContent>
      </w:r>
      <w:r w:rsidR="002D3CC3" w:rsidRPr="002D3CC3">
        <w:rPr>
          <w:rFonts w:eastAsia="SimSun"/>
          <w:noProof/>
        </w:rPr>
        <mc:AlternateContent>
          <mc:Choice Requires="wps">
            <w:drawing>
              <wp:anchor distT="0" distB="0" distL="114300" distR="114300" simplePos="0" relativeHeight="251663872" behindDoc="0" locked="0" layoutInCell="1" allowOverlap="1" wp14:anchorId="7CD3AFFC" wp14:editId="287081A0">
                <wp:simplePos x="0" y="0"/>
                <wp:positionH relativeFrom="column">
                  <wp:posOffset>5153025</wp:posOffset>
                </wp:positionH>
                <wp:positionV relativeFrom="paragraph">
                  <wp:posOffset>62230</wp:posOffset>
                </wp:positionV>
                <wp:extent cx="495300" cy="295275"/>
                <wp:effectExtent l="5715" t="12700" r="13335" b="6350"/>
                <wp:wrapNone/>
                <wp:docPr id="22" name="Rectangle: Rounded Corners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24A3CEE1" w14:textId="77777777" w:rsidR="00D55283" w:rsidRDefault="00D55283" w:rsidP="002D3CC3">
                            <w:pPr>
                              <w:jc w:val="center"/>
                              <w:rPr>
                                <w:lang w:val="en-US" w:eastAsia="zh-CN"/>
                              </w:rPr>
                            </w:pPr>
                            <w:r>
                              <w:rPr>
                                <w:rFonts w:hint="eastAsia"/>
                                <w:lang w:val="en-US" w:eastAsia="zh-CN"/>
                              </w:rPr>
                              <w:t>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D3AFFC" id="Rectangle: Rounded Corners 22" o:spid="_x0000_s1121" style="position:absolute;margin-left:405.75pt;margin-top:4.9pt;width:39pt;height:23.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" strokeweight=".25pt">
                <v:textbox>
                  <w:txbxContent>
                    <w:p w14:paraId="24A3CEE1" w14:textId="77777777" w:rsidR="00D55283" w:rsidRDefault="00D55283" w:rsidP="002D3CC3">
                      <w:pPr>
                        <w:jc w:val="center"/>
                        <w:rPr>
                          <w:lang w:val="en-US" w:eastAsia="zh-CN"/>
                        </w:rPr>
                      </w:pPr>
                      <w:r>
                        <w:rPr>
                          <w:rFonts w:hint="eastAsia"/>
                          <w:lang w:val="en-US" w:eastAsia="zh-CN"/>
                        </w:rPr>
                        <w:t>CN</w:t>
                      </w:r>
                    </w:p>
                  </w:txbxContent>
                </v:textbox>
              </v:roundrect>
            </w:pict>
          </mc:Fallback>
        </mc:AlternateContent>
      </w:r>
      <w:r w:rsidR="002D3CC3" w:rsidRPr="002D3CC3">
        <w:rPr>
          <w:rFonts w:eastAsia="SimSun"/>
          <w:noProof/>
        </w:rPr>
        <mc:AlternateContent>
          <mc:Choice Requires="wps">
            <w:drawing>
              <wp:anchor distT="0" distB="0" distL="114300" distR="114300" simplePos="0" relativeHeight="251661824" behindDoc="0" locked="0" layoutInCell="1" allowOverlap="1" wp14:anchorId="5F392969" wp14:editId="06C531F2">
                <wp:simplePos x="0" y="0"/>
                <wp:positionH relativeFrom="column">
                  <wp:posOffset>723900</wp:posOffset>
                </wp:positionH>
                <wp:positionV relativeFrom="paragraph">
                  <wp:posOffset>111125</wp:posOffset>
                </wp:positionV>
                <wp:extent cx="495300" cy="295275"/>
                <wp:effectExtent l="5715" t="13970" r="13335" b="5080"/>
                <wp:wrapNone/>
                <wp:docPr id="20" name="Rectangle: Rounded Corner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51EAFC20" w14:textId="77777777" w:rsidR="00D55283" w:rsidRDefault="00D55283" w:rsidP="002D3CC3">
                            <w:pPr>
                              <w:jc w:val="center"/>
                              <w:rPr>
                                <w:lang w:val="en-US" w:eastAsia="zh-CN"/>
                              </w:rPr>
                            </w:pPr>
                            <w:r>
                              <w:rPr>
                                <w:rFonts w:hint="eastAsia"/>
                                <w:lang w:val="en-US" w:eastAsia="zh-C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392969" id="Rectangle: Rounded Corners 20" o:spid="_x0000_s1122" style="position:absolute;margin-left:57pt;margin-top:8.75pt;width:39pt;height:23.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" strokeweight=".25pt">
                <v:textbox>
                  <w:txbxContent>
                    <w:p w14:paraId="51EAFC20" w14:textId="77777777" w:rsidR="00D55283" w:rsidRDefault="00D55283" w:rsidP="002D3CC3">
                      <w:pPr>
                        <w:jc w:val="center"/>
                        <w:rPr>
                          <w:lang w:val="en-US" w:eastAsia="zh-CN"/>
                        </w:rPr>
                      </w:pPr>
                      <w:r>
                        <w:rPr>
                          <w:rFonts w:hint="eastAsia"/>
                          <w:lang w:val="en-US" w:eastAsia="zh-CN"/>
                        </w:rPr>
                        <w:t>UE</w:t>
                      </w:r>
                    </w:p>
                  </w:txbxContent>
                </v:textbox>
              </v:roundrect>
            </w:pict>
          </mc:Fallback>
        </mc:AlternateContent>
      </w:r>
    </w:p>
    <w:p w14:paraId="69C727B3" w14:textId="5ACB1DC2"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60800" behindDoc="0" locked="0" layoutInCell="1" allowOverlap="1" wp14:anchorId="2EF69655" wp14:editId="7259E3AF">
                <wp:simplePos x="0" y="0"/>
                <wp:positionH relativeFrom="column">
                  <wp:posOffset>95885</wp:posOffset>
                </wp:positionH>
                <wp:positionV relativeFrom="paragraph">
                  <wp:posOffset>244475</wp:posOffset>
                </wp:positionV>
                <wp:extent cx="5989955" cy="2815590"/>
                <wp:effectExtent l="0" t="0" r="10795" b="228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9955" cy="2815590"/>
                        </a:xfrm>
                        <a:prstGeom prst="rect">
                          <a:avLst/>
                        </a:prstGeom>
                        <a:solidFill>
                          <a:srgbClr val="FFFFFF"/>
                        </a:solidFill>
                        <a:ln w="12700" cap="flat" cmpd="sng" algn="ctr">
                          <a:solidFill>
                            <a:srgbClr val="385D8A">
                              <a:shade val="50000"/>
                            </a:srgbClr>
                          </a:solidFill>
                          <a:prstDash val="sysDot"/>
                        </a:ln>
                      </wps:spPr>
                      <wps:txbx>
                        <w:txbxContent>
                          <w:p w14:paraId="622C8168" w14:textId="77777777" w:rsidR="00D55283" w:rsidRDefault="00D55283" w:rsidP="002D3CC3">
                            <w:pPr>
                              <w:jc w:val="both"/>
                              <w:rPr>
                                <w:color w:val="000000"/>
                                <w:lang w:val="en-US" w:eastAsia="zh-CN"/>
                              </w:rPr>
                            </w:pPr>
                            <w:r>
                              <w:rPr>
                                <w:rFonts w:hint="eastAsia"/>
                                <w:color w:val="000000"/>
                                <w:lang w:val="en-US" w:eastAsia="zh-CN"/>
                              </w:rPr>
                              <w:t>Provisioning</w:t>
                            </w:r>
                          </w:p>
                          <w:p w14:paraId="606D64AC" w14:textId="77777777" w:rsidR="00D55283" w:rsidRDefault="00D55283" w:rsidP="002D3CC3">
                            <w:pPr>
                              <w:jc w:val="center"/>
                              <w:rPr>
                                <w:color w:val="948A54"/>
                              </w:rPr>
                            </w:pPr>
                          </w:p>
                          <w:p w14:paraId="5FBBF7EB" w14:textId="77777777" w:rsidR="00D55283" w:rsidRDefault="00D55283" w:rsidP="002D3CC3">
                            <w:pPr>
                              <w:jc w:val="center"/>
                              <w:rPr>
                                <w:lang w:val="en-US" w:eastAsia="zh-CN"/>
                              </w:rPr>
                            </w:pPr>
                            <w:r>
                              <w:rPr>
                                <w:rFonts w:hint="eastAsia"/>
                                <w:lang w:val="en-US" w:eastAsia="zh-CN"/>
                              </w:rPr>
                              <w:t xml:space="preserve">   </w:t>
                            </w:r>
                          </w:p>
                          <w:p w14:paraId="4922DF9E" w14:textId="77777777" w:rsidR="00D55283" w:rsidRDefault="00D55283" w:rsidP="002D3CC3">
                            <w:pPr>
                              <w:jc w:val="center"/>
                            </w:pPr>
                          </w:p>
                          <w:p w14:paraId="59E983CB" w14:textId="77777777" w:rsidR="00D55283" w:rsidRDefault="00D55283" w:rsidP="002D3CC3">
                            <w:pPr>
                              <w:jc w:val="center"/>
                            </w:pPr>
                          </w:p>
                          <w:p w14:paraId="6E71E2F4" w14:textId="77777777" w:rsidR="00D55283" w:rsidRDefault="00D55283" w:rsidP="002D3CC3">
                            <w:pPr>
                              <w:jc w:val="center"/>
                            </w:pPr>
                          </w:p>
                          <w:p w14:paraId="221C8D2C" w14:textId="77777777" w:rsidR="00D55283" w:rsidRDefault="00D55283" w:rsidP="002D3CC3">
                            <w:pPr>
                              <w:jc w:val="center"/>
                            </w:pPr>
                          </w:p>
                          <w:p w14:paraId="3C60A56E" w14:textId="77777777" w:rsidR="00D55283" w:rsidRDefault="00D55283" w:rsidP="002D3CC3">
                            <w:pPr>
                              <w:jc w:val="center"/>
                            </w:pPr>
                          </w:p>
                          <w:p w14:paraId="62B73BA2" w14:textId="77777777" w:rsidR="00D55283" w:rsidRDefault="00D55283" w:rsidP="002D3CC3">
                            <w:pPr>
                              <w:jc w:val="center"/>
                            </w:pPr>
                          </w:p>
                          <w:p w14:paraId="2A77AB6A" w14:textId="77777777" w:rsidR="00D55283" w:rsidRDefault="00D55283" w:rsidP="002D3CC3">
                            <w:pPr>
                              <w:jc w:val="center"/>
                            </w:pPr>
                          </w:p>
                          <w:p w14:paraId="4BF7DB1F" w14:textId="77777777" w:rsidR="00D55283" w:rsidRDefault="00D55283" w:rsidP="002D3CC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EF69655" id="Rectangle 18" o:spid="_x0000_s1123" style="position:absolute;margin-left:7.55pt;margin-top:19.25pt;width:471.65pt;height:221.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" strokecolor="#264264" strokeweight="1pt">
                <v:stroke dashstyle="1 1"/>
                <v:path arrowok="t"/>
                <v:textbox>
                  <w:txbxContent>
                    <w:p w14:paraId="622C8168" w14:textId="77777777" w:rsidR="00D55283" w:rsidRDefault="00D55283" w:rsidP="002D3CC3">
                      <w:pPr>
                        <w:jc w:val="both"/>
                        <w:rPr>
                          <w:color w:val="000000"/>
                          <w:lang w:val="en-US" w:eastAsia="zh-CN"/>
                        </w:rPr>
                      </w:pPr>
                      <w:r>
                        <w:rPr>
                          <w:rFonts w:hint="eastAsia"/>
                          <w:color w:val="000000"/>
                          <w:lang w:val="en-US" w:eastAsia="zh-CN"/>
                        </w:rPr>
                        <w:t>Provisioning</w:t>
                      </w:r>
                    </w:p>
                    <w:p w14:paraId="606D64AC" w14:textId="77777777" w:rsidR="00D55283" w:rsidRDefault="00D55283" w:rsidP="002D3CC3">
                      <w:pPr>
                        <w:jc w:val="center"/>
                        <w:rPr>
                          <w:color w:val="948A54"/>
                        </w:rPr>
                      </w:pPr>
                    </w:p>
                    <w:p w14:paraId="5FBBF7EB" w14:textId="77777777" w:rsidR="00D55283" w:rsidRDefault="00D55283" w:rsidP="002D3CC3">
                      <w:pPr>
                        <w:jc w:val="center"/>
                        <w:rPr>
                          <w:lang w:val="en-US" w:eastAsia="zh-CN"/>
                        </w:rPr>
                      </w:pPr>
                      <w:r>
                        <w:rPr>
                          <w:rFonts w:hint="eastAsia"/>
                          <w:lang w:val="en-US" w:eastAsia="zh-CN"/>
                        </w:rPr>
                        <w:t xml:space="preserve">   </w:t>
                      </w:r>
                    </w:p>
                    <w:p w14:paraId="4922DF9E" w14:textId="77777777" w:rsidR="00D55283" w:rsidRDefault="00D55283" w:rsidP="002D3CC3">
                      <w:pPr>
                        <w:jc w:val="center"/>
                      </w:pPr>
                    </w:p>
                    <w:p w14:paraId="59E983CB" w14:textId="77777777" w:rsidR="00D55283" w:rsidRDefault="00D55283" w:rsidP="002D3CC3">
                      <w:pPr>
                        <w:jc w:val="center"/>
                      </w:pPr>
                    </w:p>
                    <w:p w14:paraId="6E71E2F4" w14:textId="77777777" w:rsidR="00D55283" w:rsidRDefault="00D55283" w:rsidP="002D3CC3">
                      <w:pPr>
                        <w:jc w:val="center"/>
                      </w:pPr>
                    </w:p>
                    <w:p w14:paraId="221C8D2C" w14:textId="77777777" w:rsidR="00D55283" w:rsidRDefault="00D55283" w:rsidP="002D3CC3">
                      <w:pPr>
                        <w:jc w:val="center"/>
                      </w:pPr>
                    </w:p>
                    <w:p w14:paraId="3C60A56E" w14:textId="77777777" w:rsidR="00D55283" w:rsidRDefault="00D55283" w:rsidP="002D3CC3">
                      <w:pPr>
                        <w:jc w:val="center"/>
                      </w:pPr>
                    </w:p>
                    <w:p w14:paraId="62B73BA2" w14:textId="77777777" w:rsidR="00D55283" w:rsidRDefault="00D55283" w:rsidP="002D3CC3">
                      <w:pPr>
                        <w:jc w:val="center"/>
                      </w:pPr>
                    </w:p>
                    <w:p w14:paraId="2A77AB6A" w14:textId="77777777" w:rsidR="00D55283" w:rsidRDefault="00D55283" w:rsidP="002D3CC3">
                      <w:pPr>
                        <w:jc w:val="center"/>
                      </w:pPr>
                    </w:p>
                    <w:p w14:paraId="4BF7DB1F" w14:textId="77777777" w:rsidR="00D55283" w:rsidRDefault="00D55283" w:rsidP="002D3CC3">
                      <w:pPr>
                        <w:jc w:val="center"/>
                      </w:pPr>
                    </w:p>
                  </w:txbxContent>
                </v:textbox>
              </v:rect>
            </w:pict>
          </mc:Fallback>
        </mc:AlternateContent>
      </w:r>
      <w:r w:rsidRPr="002D3CC3">
        <w:rPr>
          <w:rFonts w:eastAsia="SimSun"/>
          <w:noProof/>
        </w:rPr>
        <mc:AlternateContent>
          <mc:Choice Requires="wps">
            <w:drawing>
              <wp:anchor distT="0" distB="0" distL="114300" distR="114300" simplePos="0" relativeHeight="251664896" behindDoc="0" locked="0" layoutInCell="1" allowOverlap="1" wp14:anchorId="44F21804" wp14:editId="0A16DBE7">
                <wp:simplePos x="0" y="0"/>
                <wp:positionH relativeFrom="column">
                  <wp:posOffset>962660</wp:posOffset>
                </wp:positionH>
                <wp:positionV relativeFrom="paragraph">
                  <wp:posOffset>135255</wp:posOffset>
                </wp:positionV>
                <wp:extent cx="635" cy="6000750"/>
                <wp:effectExtent l="6350" t="12700" r="12065" b="63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AB283" id="Straight Connector 1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pt,10.65pt" to="75.85pt,4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">
                <v:fill o:detectmouseclick="t"/>
              </v:line>
            </w:pict>
          </mc:Fallback>
        </mc:AlternateContent>
      </w:r>
      <w:r w:rsidRPr="002D3CC3">
        <w:rPr>
          <w:rFonts w:eastAsia="SimSun"/>
          <w:noProof/>
        </w:rPr>
        <mc:AlternateContent>
          <mc:Choice Requires="wps">
            <w:drawing>
              <wp:anchor distT="0" distB="0" distL="114300" distR="114300" simplePos="0" relativeHeight="251666944" behindDoc="0" locked="0" layoutInCell="1" allowOverlap="1" wp14:anchorId="169022D4" wp14:editId="3C633CE9">
                <wp:simplePos x="0" y="0"/>
                <wp:positionH relativeFrom="column">
                  <wp:posOffset>5425440</wp:posOffset>
                </wp:positionH>
                <wp:positionV relativeFrom="paragraph">
                  <wp:posOffset>94615</wp:posOffset>
                </wp:positionV>
                <wp:extent cx="635" cy="6000750"/>
                <wp:effectExtent l="11430" t="10160" r="6985" b="889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14DB7" id="Straight Connector 15"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2pt,7.45pt" to="427.25pt,4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"/>
            </w:pict>
          </mc:Fallback>
        </mc:AlternateContent>
      </w:r>
      <w:del w:id="860" w:author="Nair, Suresh P. (Nokia - US/Murray Hill)" w:date="2019-10-20T18:18:00Z">
        <w:r w:rsidRPr="002D3CC3" w:rsidDel="008B05ED">
          <w:rPr>
            <w:rFonts w:eastAsia="SimSun"/>
            <w:noProof/>
          </w:rPr>
          <mc:AlternateContent>
            <mc:Choice Requires="wps">
              <w:drawing>
                <wp:anchor distT="0" distB="0" distL="114300" distR="114300" simplePos="0" relativeHeight="251665920" behindDoc="0" locked="0" layoutInCell="1" allowOverlap="1" wp14:anchorId="3294DC88" wp14:editId="3D4173BE">
                  <wp:simplePos x="0" y="0"/>
                  <wp:positionH relativeFrom="column">
                    <wp:posOffset>2976245</wp:posOffset>
                  </wp:positionH>
                  <wp:positionV relativeFrom="paragraph">
                    <wp:posOffset>149225</wp:posOffset>
                  </wp:positionV>
                  <wp:extent cx="635" cy="6000750"/>
                  <wp:effectExtent l="10160" t="7620" r="8255" b="1143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DAEC7" id="Straight Connector 14"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5pt,11.75pt" to="234.4pt,4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"/>
              </w:pict>
            </mc:Fallback>
          </mc:AlternateContent>
        </w:r>
      </w:del>
    </w:p>
    <w:p w14:paraId="184AF6BE" w14:textId="77777777" w:rsidR="002D3CC3" w:rsidRPr="002D3CC3" w:rsidRDefault="002D3CC3" w:rsidP="002D3CC3">
      <w:pPr>
        <w:rPr>
          <w:rFonts w:eastAsia="SimSun"/>
        </w:rPr>
      </w:pPr>
    </w:p>
    <w:p w14:paraId="0EE88A6D" w14:textId="67030FBB"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67968" behindDoc="0" locked="0" layoutInCell="1" allowOverlap="1" wp14:anchorId="13DD2C1E" wp14:editId="615C086D">
                <wp:simplePos x="0" y="0"/>
                <wp:positionH relativeFrom="column">
                  <wp:posOffset>962660</wp:posOffset>
                </wp:positionH>
                <wp:positionV relativeFrom="paragraph">
                  <wp:posOffset>20320</wp:posOffset>
                </wp:positionV>
                <wp:extent cx="4462780" cy="635"/>
                <wp:effectExtent l="6350" t="56515" r="17145" b="571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C1D74" id="Straight Connector 1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pt,1.6pt" to="427.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">
                <v:fill o:detectmouseclick="t"/>
                <v:stroke endarrow="block"/>
              </v:line>
            </w:pict>
          </mc:Fallback>
        </mc:AlternateContent>
      </w:r>
      <w:r w:rsidRPr="002D3CC3">
        <w:rPr>
          <w:rFonts w:eastAsia="SimSun"/>
          <w:noProof/>
        </w:rPr>
        <mc:AlternateContent>
          <mc:Choice Requires="wps">
            <w:drawing>
              <wp:anchor distT="0" distB="0" distL="114300" distR="114300" simplePos="0" relativeHeight="251668992" behindDoc="0" locked="0" layoutInCell="1" allowOverlap="1" wp14:anchorId="26F24527" wp14:editId="381341ED">
                <wp:simplePos x="0" y="0"/>
                <wp:positionH relativeFrom="column">
                  <wp:posOffset>1544320</wp:posOffset>
                </wp:positionH>
                <wp:positionV relativeFrom="paragraph">
                  <wp:posOffset>74930</wp:posOffset>
                </wp:positionV>
                <wp:extent cx="2752725" cy="485775"/>
                <wp:effectExtent l="6985" t="6350" r="12065"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2725" cy="4857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F43D15" w14:textId="77777777" w:rsidR="00D55283" w:rsidRDefault="00D55283" w:rsidP="002D3CC3">
                            <w:pPr>
                              <w:rPr>
                                <w:lang w:val="en-US" w:eastAsia="zh-CN"/>
                              </w:rPr>
                            </w:pPr>
                            <w:r>
                              <w:rPr>
                                <w:rFonts w:hint="eastAsia"/>
                                <w:lang w:val="en-US" w:eastAsia="zh-CN"/>
                              </w:rPr>
                              <w:t>1.Registration has been performed successfully and 5G NAS established.</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F24527" id="Rectangle 12" o:spid="_x0000_s1124" style="position:absolute;margin-left:121.6pt;margin-top:5.9pt;width:216.75pt;height:38.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" strokeweight=".5pt">
                <v:stroke joinstyle="round"/>
                <v:textbox>
                  <w:txbxContent>
                    <w:p w14:paraId="11F43D15" w14:textId="77777777" w:rsidR="00D55283" w:rsidRDefault="00D55283" w:rsidP="002D3CC3">
                      <w:pPr>
                        <w:rPr>
                          <w:lang w:val="en-US" w:eastAsia="zh-CN"/>
                        </w:rPr>
                      </w:pPr>
                      <w:r>
                        <w:rPr>
                          <w:rFonts w:hint="eastAsia"/>
                          <w:lang w:val="en-US" w:eastAsia="zh-CN"/>
                        </w:rPr>
                        <w:t>1.Registration has been performed successfully and 5G NAS established.</w:t>
                      </w:r>
                    </w:p>
                  </w:txbxContent>
                </v:textbox>
              </v:rect>
            </w:pict>
          </mc:Fallback>
        </mc:AlternateContent>
      </w:r>
    </w:p>
    <w:p w14:paraId="0A13424E" w14:textId="77777777" w:rsidR="002D3CC3" w:rsidRPr="002D3CC3" w:rsidRDefault="002D3CC3" w:rsidP="002D3CC3">
      <w:pPr>
        <w:rPr>
          <w:rFonts w:eastAsia="SimSun"/>
        </w:rPr>
      </w:pPr>
    </w:p>
    <w:p w14:paraId="1FE3617C" w14:textId="77777777" w:rsidR="002D3CC3" w:rsidRPr="002D3CC3" w:rsidRDefault="002D3CC3" w:rsidP="002D3CC3">
      <w:pPr>
        <w:rPr>
          <w:rFonts w:eastAsia="SimSun"/>
        </w:rPr>
      </w:pPr>
    </w:p>
    <w:p w14:paraId="711F9FE5" w14:textId="293C13FC"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0016" behindDoc="0" locked="0" layoutInCell="1" allowOverlap="1" wp14:anchorId="3753C33C" wp14:editId="68D97D00">
                <wp:simplePos x="0" y="0"/>
                <wp:positionH relativeFrom="column">
                  <wp:posOffset>3775710</wp:posOffset>
                </wp:positionH>
                <wp:positionV relativeFrom="paragraph">
                  <wp:posOffset>59690</wp:posOffset>
                </wp:positionV>
                <wp:extent cx="2249805" cy="685800"/>
                <wp:effectExtent l="0" t="0" r="1714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68580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B26AFE" w14:textId="2879D7E2" w:rsidR="00D55283" w:rsidRDefault="00D55283" w:rsidP="002D3CC3">
                            <w:pPr>
                              <w:rPr>
                                <w:lang w:val="en-US" w:eastAsia="zh-CN"/>
                              </w:rPr>
                            </w:pPr>
                            <w:r>
                              <w:rPr>
                                <w:rFonts w:hint="eastAsia"/>
                                <w:lang w:val="en-US" w:eastAsia="zh-CN"/>
                              </w:rPr>
                              <w:t>2. Allocate the T-S-NASSAIs for S-NSSAIs for the UE. Store the {</w:t>
                            </w:r>
                            <w:ins w:id="861" w:author="Nair, Suresh P. (Nokia - US/Murray Hill)" w:date="2019-10-20T18:21:00Z">
                              <w:r>
                                <w:rPr>
                                  <w:lang w:val="en-US" w:eastAsia="zh-CN"/>
                                </w:rPr>
                                <w:t xml:space="preserve">allowed </w:t>
                              </w:r>
                            </w:ins>
                            <w:r>
                              <w:rPr>
                                <w:rFonts w:hint="eastAsia"/>
                                <w:lang w:val="en-US" w:eastAsia="zh-CN"/>
                              </w:rPr>
                              <w:t>S-NSSAIs,T-S-NSSAIs}tuple.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53C33C" id="Rectangle 11" o:spid="_x0000_s1125" style="position:absolute;margin-left:297.3pt;margin-top:4.7pt;width:177.15pt;height:5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" strokeweight=".5pt">
                <v:stroke joinstyle="round"/>
                <v:textbox>
                  <w:txbxContent>
                    <w:p w14:paraId="3AB26AFE" w14:textId="2879D7E2" w:rsidR="00D55283" w:rsidRDefault="00D55283" w:rsidP="002D3CC3">
                      <w:pPr>
                        <w:rPr>
                          <w:lang w:val="en-US" w:eastAsia="zh-CN"/>
                        </w:rPr>
                      </w:pPr>
                      <w:r>
                        <w:rPr>
                          <w:rFonts w:hint="eastAsia"/>
                          <w:lang w:val="en-US" w:eastAsia="zh-CN"/>
                        </w:rPr>
                        <w:t>2. Allocate the T-S-NASSAIs for S-NSSAIs for the UE. Store the {</w:t>
                      </w:r>
                      <w:ins w:id="859" w:author="Nair, Suresh P. (Nokia - US/Murray Hill)" w:date="2019-10-20T18:21:00Z">
                        <w:r>
                          <w:rPr>
                            <w:lang w:val="en-US" w:eastAsia="zh-CN"/>
                          </w:rPr>
                          <w:t xml:space="preserve">allowed </w:t>
                        </w:r>
                      </w:ins>
                      <w:r>
                        <w:rPr>
                          <w:rFonts w:hint="eastAsia"/>
                          <w:lang w:val="en-US" w:eastAsia="zh-CN"/>
                        </w:rPr>
                        <w:t>S-NSSAIs,T-S-NSSAIs}tuple.</w:t>
                      </w:r>
                    </w:p>
                  </w:txbxContent>
                </v:textbox>
              </v:rect>
            </w:pict>
          </mc:Fallback>
        </mc:AlternateContent>
      </w:r>
    </w:p>
    <w:p w14:paraId="654609D4" w14:textId="77777777" w:rsidR="002D3CC3" w:rsidRPr="002D3CC3" w:rsidRDefault="002D3CC3" w:rsidP="002D3CC3">
      <w:pPr>
        <w:rPr>
          <w:rFonts w:eastAsia="SimSun"/>
        </w:rPr>
      </w:pPr>
    </w:p>
    <w:p w14:paraId="4AF3EABF" w14:textId="77777777" w:rsidR="002D3CC3" w:rsidRPr="002D3CC3" w:rsidRDefault="002D3CC3" w:rsidP="002D3CC3">
      <w:pPr>
        <w:rPr>
          <w:rFonts w:eastAsia="SimSun"/>
        </w:rPr>
      </w:pPr>
    </w:p>
    <w:p w14:paraId="0A818E56" w14:textId="3AD17E5B"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1040" behindDoc="0" locked="0" layoutInCell="1" allowOverlap="1" wp14:anchorId="23759503" wp14:editId="7E6789AF">
                <wp:simplePos x="0" y="0"/>
                <wp:positionH relativeFrom="column">
                  <wp:posOffset>975995</wp:posOffset>
                </wp:positionH>
                <wp:positionV relativeFrom="paragraph">
                  <wp:posOffset>158750</wp:posOffset>
                </wp:positionV>
                <wp:extent cx="4436110" cy="635"/>
                <wp:effectExtent l="19685" t="52070" r="11430" b="6159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6BA7B" id="Straight Connector 10" o:spid="_x0000_s1026" style="position:absolute;flip:x;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2.5pt" to="426.1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">
                <v:fill o:detectmouseclick="t"/>
                <v:stroke endarrow="block"/>
              </v:line>
            </w:pict>
          </mc:Fallback>
        </mc:AlternateContent>
      </w:r>
    </w:p>
    <w:p w14:paraId="273E30C4" w14:textId="766CACD8"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2064" behindDoc="0" locked="0" layoutInCell="1" allowOverlap="1" wp14:anchorId="70E2611D" wp14:editId="28C4A1A5">
                <wp:simplePos x="0" y="0"/>
                <wp:positionH relativeFrom="column">
                  <wp:posOffset>1936115</wp:posOffset>
                </wp:positionH>
                <wp:positionV relativeFrom="paragraph">
                  <wp:posOffset>59690</wp:posOffset>
                </wp:positionV>
                <wp:extent cx="1969770" cy="485775"/>
                <wp:effectExtent l="8255" t="13335" r="12700" b="571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857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D723E0" w14:textId="77777777" w:rsidR="00D55283" w:rsidRDefault="00D55283" w:rsidP="002D3CC3">
                            <w:pPr>
                              <w:rPr>
                                <w:lang w:val="en-US" w:eastAsia="zh-CN"/>
                              </w:rPr>
                            </w:pPr>
                            <w:r>
                              <w:rPr>
                                <w:rFonts w:hint="eastAsia"/>
                                <w:lang w:val="en-US" w:eastAsia="zh-CN"/>
                              </w:rPr>
                              <w:t>3.Registration accept.({allowed S-NSSAIs,  T-S-NSSAIs}tuple...)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E2611D" id="Rectangle 9" o:spid="_x0000_s1126" style="position:absolute;margin-left:152.45pt;margin-top:4.7pt;width:155.1pt;height:38.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" strokeweight=".5pt">
                <v:stroke joinstyle="round"/>
                <v:textbox>
                  <w:txbxContent>
                    <w:p w14:paraId="6FD723E0" w14:textId="77777777" w:rsidR="00D55283" w:rsidRDefault="00D55283" w:rsidP="002D3CC3">
                      <w:pPr>
                        <w:rPr>
                          <w:lang w:val="en-US" w:eastAsia="zh-CN"/>
                        </w:rPr>
                      </w:pPr>
                      <w:r>
                        <w:rPr>
                          <w:rFonts w:hint="eastAsia"/>
                          <w:lang w:val="en-US" w:eastAsia="zh-CN"/>
                        </w:rPr>
                        <w:t>3.Registration accept.({allowed S-NSSAIs,  T-S-NSSAIs}tuple...)</w:t>
                      </w:r>
                    </w:p>
                  </w:txbxContent>
                </v:textbox>
              </v:rect>
            </w:pict>
          </mc:Fallback>
        </mc:AlternateContent>
      </w:r>
    </w:p>
    <w:p w14:paraId="17E19989" w14:textId="77777777" w:rsidR="002D3CC3" w:rsidRPr="002D3CC3" w:rsidRDefault="002D3CC3" w:rsidP="002D3CC3">
      <w:pPr>
        <w:rPr>
          <w:rFonts w:eastAsia="SimSun"/>
        </w:rPr>
      </w:pPr>
    </w:p>
    <w:p w14:paraId="44CBD770" w14:textId="77777777" w:rsidR="002D3CC3" w:rsidRPr="002D3CC3" w:rsidRDefault="002D3CC3" w:rsidP="002D3CC3">
      <w:pPr>
        <w:rPr>
          <w:rFonts w:eastAsia="SimSun"/>
        </w:rPr>
      </w:pPr>
    </w:p>
    <w:p w14:paraId="5B14C624" w14:textId="26682E06"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59776" behindDoc="0" locked="0" layoutInCell="1" allowOverlap="1" wp14:anchorId="37B48B40" wp14:editId="4155BFCC">
                <wp:simplePos x="0" y="0"/>
                <wp:positionH relativeFrom="column">
                  <wp:posOffset>112395</wp:posOffset>
                </wp:positionH>
                <wp:positionV relativeFrom="paragraph">
                  <wp:posOffset>106045</wp:posOffset>
                </wp:positionV>
                <wp:extent cx="5963920" cy="2789555"/>
                <wp:effectExtent l="0" t="0" r="1778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3920" cy="2789555"/>
                        </a:xfrm>
                        <a:prstGeom prst="rect">
                          <a:avLst/>
                        </a:prstGeom>
                        <a:solidFill>
                          <a:srgbClr val="FFFFFF"/>
                        </a:solidFill>
                        <a:ln w="12700" cap="flat" cmpd="sng" algn="ctr">
                          <a:solidFill>
                            <a:srgbClr val="385D8A">
                              <a:shade val="50000"/>
                            </a:srgbClr>
                          </a:solidFill>
                          <a:prstDash val="sysDot"/>
                        </a:ln>
                      </wps:spPr>
                      <wps:txbx>
                        <w:txbxContent>
                          <w:p w14:paraId="26A5A3E5" w14:textId="77777777" w:rsidR="00D55283" w:rsidRDefault="00D55283" w:rsidP="002D3CC3">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3B8D41E3" w14:textId="77777777" w:rsidR="00D55283" w:rsidRDefault="00D55283" w:rsidP="002D3CC3">
                            <w:pPr>
                              <w:jc w:val="center"/>
                              <w:rPr>
                                <w:color w:val="948A54"/>
                              </w:rPr>
                            </w:pPr>
                          </w:p>
                          <w:p w14:paraId="3525760F" w14:textId="77777777" w:rsidR="00D55283" w:rsidRDefault="00D55283" w:rsidP="002D3CC3">
                            <w:pPr>
                              <w:jc w:val="center"/>
                              <w:rPr>
                                <w:lang w:val="en-US" w:eastAsia="zh-CN"/>
                              </w:rPr>
                            </w:pPr>
                            <w:r>
                              <w:rPr>
                                <w:rFonts w:hint="eastAsia"/>
                                <w:lang w:val="en-US" w:eastAsia="zh-CN"/>
                              </w:rPr>
                              <w:t xml:space="preserve">   </w:t>
                            </w:r>
                          </w:p>
                          <w:p w14:paraId="792EFA0F" w14:textId="77777777" w:rsidR="00D55283" w:rsidRDefault="00D55283" w:rsidP="002D3CC3">
                            <w:pPr>
                              <w:jc w:val="center"/>
                            </w:pPr>
                          </w:p>
                          <w:p w14:paraId="1A3BFEC6" w14:textId="77777777" w:rsidR="00D55283" w:rsidRDefault="00D55283" w:rsidP="002D3CC3">
                            <w:pPr>
                              <w:jc w:val="center"/>
                            </w:pPr>
                          </w:p>
                          <w:p w14:paraId="0AA9A602" w14:textId="77777777" w:rsidR="00D55283" w:rsidRDefault="00D55283" w:rsidP="002D3CC3">
                            <w:pPr>
                              <w:jc w:val="center"/>
                            </w:pPr>
                          </w:p>
                          <w:p w14:paraId="2952576C" w14:textId="77777777" w:rsidR="00D55283" w:rsidRDefault="00D55283" w:rsidP="002D3CC3">
                            <w:pPr>
                              <w:jc w:val="center"/>
                            </w:pPr>
                          </w:p>
                          <w:p w14:paraId="56F082A8" w14:textId="77777777" w:rsidR="00D55283" w:rsidRDefault="00D55283" w:rsidP="002D3CC3">
                            <w:pPr>
                              <w:jc w:val="center"/>
                            </w:pPr>
                          </w:p>
                          <w:p w14:paraId="63D13840" w14:textId="77777777" w:rsidR="00D55283" w:rsidRDefault="00D55283" w:rsidP="002D3CC3">
                            <w:pPr>
                              <w:jc w:val="center"/>
                            </w:pPr>
                          </w:p>
                          <w:p w14:paraId="6C67EB8E" w14:textId="77777777" w:rsidR="00D55283" w:rsidRDefault="00D55283" w:rsidP="002D3CC3">
                            <w:pPr>
                              <w:jc w:val="center"/>
                            </w:pPr>
                          </w:p>
                          <w:p w14:paraId="69C48D89" w14:textId="77777777" w:rsidR="00D55283" w:rsidRDefault="00D55283" w:rsidP="002D3CC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7B48B40" id="Rectangle 8" o:spid="_x0000_s1127" style="position:absolute;margin-left:8.85pt;margin-top:8.35pt;width:469.6pt;height:219.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" strokecolor="#264264" strokeweight="1pt">
                <v:stroke dashstyle="1 1"/>
                <v:path arrowok="t"/>
                <v:textbox>
                  <w:txbxContent>
                    <w:p w14:paraId="26A5A3E5" w14:textId="77777777" w:rsidR="00D55283" w:rsidRDefault="00D55283" w:rsidP="002D3CC3">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3B8D41E3" w14:textId="77777777" w:rsidR="00D55283" w:rsidRDefault="00D55283" w:rsidP="002D3CC3">
                      <w:pPr>
                        <w:jc w:val="center"/>
                        <w:rPr>
                          <w:color w:val="948A54"/>
                        </w:rPr>
                      </w:pPr>
                    </w:p>
                    <w:p w14:paraId="3525760F" w14:textId="77777777" w:rsidR="00D55283" w:rsidRDefault="00D55283" w:rsidP="002D3CC3">
                      <w:pPr>
                        <w:jc w:val="center"/>
                        <w:rPr>
                          <w:lang w:val="en-US" w:eastAsia="zh-CN"/>
                        </w:rPr>
                      </w:pPr>
                      <w:r>
                        <w:rPr>
                          <w:rFonts w:hint="eastAsia"/>
                          <w:lang w:val="en-US" w:eastAsia="zh-CN"/>
                        </w:rPr>
                        <w:t xml:space="preserve">   </w:t>
                      </w:r>
                    </w:p>
                    <w:p w14:paraId="792EFA0F" w14:textId="77777777" w:rsidR="00D55283" w:rsidRDefault="00D55283" w:rsidP="002D3CC3">
                      <w:pPr>
                        <w:jc w:val="center"/>
                      </w:pPr>
                    </w:p>
                    <w:p w14:paraId="1A3BFEC6" w14:textId="77777777" w:rsidR="00D55283" w:rsidRDefault="00D55283" w:rsidP="002D3CC3">
                      <w:pPr>
                        <w:jc w:val="center"/>
                      </w:pPr>
                    </w:p>
                    <w:p w14:paraId="0AA9A602" w14:textId="77777777" w:rsidR="00D55283" w:rsidRDefault="00D55283" w:rsidP="002D3CC3">
                      <w:pPr>
                        <w:jc w:val="center"/>
                      </w:pPr>
                    </w:p>
                    <w:p w14:paraId="2952576C" w14:textId="77777777" w:rsidR="00D55283" w:rsidRDefault="00D55283" w:rsidP="002D3CC3">
                      <w:pPr>
                        <w:jc w:val="center"/>
                      </w:pPr>
                    </w:p>
                    <w:p w14:paraId="56F082A8" w14:textId="77777777" w:rsidR="00D55283" w:rsidRDefault="00D55283" w:rsidP="002D3CC3">
                      <w:pPr>
                        <w:jc w:val="center"/>
                      </w:pPr>
                    </w:p>
                    <w:p w14:paraId="63D13840" w14:textId="77777777" w:rsidR="00D55283" w:rsidRDefault="00D55283" w:rsidP="002D3CC3">
                      <w:pPr>
                        <w:jc w:val="center"/>
                      </w:pPr>
                    </w:p>
                    <w:p w14:paraId="6C67EB8E" w14:textId="77777777" w:rsidR="00D55283" w:rsidRDefault="00D55283" w:rsidP="002D3CC3">
                      <w:pPr>
                        <w:jc w:val="center"/>
                      </w:pPr>
                    </w:p>
                    <w:p w14:paraId="69C48D89" w14:textId="77777777" w:rsidR="00D55283" w:rsidRDefault="00D55283" w:rsidP="002D3CC3">
                      <w:pPr>
                        <w:jc w:val="center"/>
                      </w:pPr>
                    </w:p>
                  </w:txbxContent>
                </v:textbox>
              </v:rect>
            </w:pict>
          </mc:Fallback>
        </mc:AlternateContent>
      </w:r>
    </w:p>
    <w:p w14:paraId="470246D8" w14:textId="77777777" w:rsidR="002D3CC3" w:rsidRPr="002D3CC3" w:rsidRDefault="002D3CC3" w:rsidP="002D3CC3">
      <w:pPr>
        <w:rPr>
          <w:rFonts w:eastAsia="SimSun"/>
        </w:rPr>
      </w:pPr>
    </w:p>
    <w:p w14:paraId="3D64984C" w14:textId="7ED73EC9"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4112" behindDoc="0" locked="0" layoutInCell="1" allowOverlap="1" wp14:anchorId="244ED784" wp14:editId="37759B0B">
                <wp:simplePos x="0" y="0"/>
                <wp:positionH relativeFrom="column">
                  <wp:posOffset>1876425</wp:posOffset>
                </wp:positionH>
                <wp:positionV relativeFrom="paragraph">
                  <wp:posOffset>78740</wp:posOffset>
                </wp:positionV>
                <wp:extent cx="2385695" cy="380365"/>
                <wp:effectExtent l="5715" t="10160" r="8890"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5695" cy="38036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68FE10" w14:textId="77777777" w:rsidR="00D55283" w:rsidRDefault="00D55283" w:rsidP="002D3CC3">
                            <w:pPr>
                              <w:rPr>
                                <w:color w:val="948A54"/>
                                <w:lang w:val="en-US" w:eastAsia="zh-CN"/>
                              </w:rPr>
                            </w:pPr>
                            <w:r>
                              <w:rPr>
                                <w:rFonts w:hint="eastAsia"/>
                                <w:lang w:val="en-US" w:eastAsia="zh-CN"/>
                              </w:rPr>
                              <w:t>4. Slice Registration Request(T-S-NSSAI)</w:t>
                            </w:r>
                            <w:r>
                              <w:rPr>
                                <w:rFonts w:hint="eastAsia"/>
                                <w:color w:val="948A54"/>
                                <w:lang w:val="en-US" w:eastAsia="zh-CN"/>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4ED784" id="Rectangle 7" o:spid="_x0000_s1128" style="position:absolute;margin-left:147.75pt;margin-top:6.2pt;width:187.85pt;height:29.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" strokeweight=".5pt">
                <v:stroke joinstyle="round"/>
                <v:textbox>
                  <w:txbxContent>
                    <w:p w14:paraId="4868FE10" w14:textId="77777777" w:rsidR="00D55283" w:rsidRDefault="00D55283" w:rsidP="002D3CC3">
                      <w:pPr>
                        <w:rPr>
                          <w:color w:val="948A54"/>
                          <w:lang w:val="en-US" w:eastAsia="zh-CN"/>
                        </w:rPr>
                      </w:pPr>
                      <w:r>
                        <w:rPr>
                          <w:rFonts w:hint="eastAsia"/>
                          <w:lang w:val="en-US" w:eastAsia="zh-CN"/>
                        </w:rPr>
                        <w:t>4. Slice Registration Request(T-S-NSSAI)</w:t>
                      </w:r>
                      <w:r>
                        <w:rPr>
                          <w:rFonts w:hint="eastAsia"/>
                          <w:color w:val="948A54"/>
                          <w:lang w:val="en-US" w:eastAsia="zh-CN"/>
                        </w:rPr>
                        <w:t>.</w:t>
                      </w:r>
                    </w:p>
                  </w:txbxContent>
                </v:textbox>
              </v:rect>
            </w:pict>
          </mc:Fallback>
        </mc:AlternateContent>
      </w:r>
      <w:r w:rsidRPr="002D3CC3">
        <w:rPr>
          <w:rFonts w:eastAsia="SimSun"/>
          <w:noProof/>
        </w:rPr>
        <mc:AlternateContent>
          <mc:Choice Requires="wps">
            <w:drawing>
              <wp:anchor distT="0" distB="0" distL="114300" distR="114300" simplePos="0" relativeHeight="251673088" behindDoc="0" locked="0" layoutInCell="1" allowOverlap="1" wp14:anchorId="7FAE9E71" wp14:editId="49EA577F">
                <wp:simplePos x="0" y="0"/>
                <wp:positionH relativeFrom="column">
                  <wp:posOffset>975995</wp:posOffset>
                </wp:positionH>
                <wp:positionV relativeFrom="paragraph">
                  <wp:posOffset>12065</wp:posOffset>
                </wp:positionV>
                <wp:extent cx="4462780" cy="635"/>
                <wp:effectExtent l="10160" t="57785" r="22860" b="558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78FF1" id="Straight Connector 6"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95pt" to="428.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">
                <v:stroke endarrow="block"/>
              </v:line>
            </w:pict>
          </mc:Fallback>
        </mc:AlternateContent>
      </w:r>
    </w:p>
    <w:p w14:paraId="57336E8E" w14:textId="77777777" w:rsidR="002D3CC3" w:rsidRPr="002D3CC3" w:rsidRDefault="002D3CC3" w:rsidP="002D3CC3">
      <w:pPr>
        <w:rPr>
          <w:rFonts w:eastAsia="SimSun"/>
        </w:rPr>
      </w:pPr>
    </w:p>
    <w:p w14:paraId="6B251A58" w14:textId="519828C6"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5136" behindDoc="0" locked="0" layoutInCell="1" allowOverlap="1" wp14:anchorId="69015DCB" wp14:editId="7B380775">
                <wp:simplePos x="0" y="0"/>
                <wp:positionH relativeFrom="column">
                  <wp:posOffset>3836035</wp:posOffset>
                </wp:positionH>
                <wp:positionV relativeFrom="paragraph">
                  <wp:posOffset>66675</wp:posOffset>
                </wp:positionV>
                <wp:extent cx="2155825" cy="1050290"/>
                <wp:effectExtent l="12700" t="13970" r="1270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5825" cy="105029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18DCAB" w14:textId="23DCAEE8" w:rsidR="00D55283" w:rsidRDefault="00D55283" w:rsidP="002D3CC3">
                            <w:pPr>
                              <w:rPr>
                                <w:lang w:val="en-US" w:eastAsia="zh-CN"/>
                              </w:rPr>
                            </w:pPr>
                            <w:r>
                              <w:rPr>
                                <w:rFonts w:hint="eastAsia"/>
                                <w:lang w:val="en-US" w:eastAsia="zh-CN"/>
                              </w:rPr>
                              <w:t xml:space="preserve">5. Restore the </w:t>
                            </w:r>
                            <w:ins w:id="862" w:author="Nair, Suresh P. (Nokia - US/Murray Hill)" w:date="2019-10-20T18:22:00Z">
                              <w:r>
                                <w:rPr>
                                  <w:lang w:val="en-US" w:eastAsia="zh-CN"/>
                                </w:rPr>
                                <w:t xml:space="preserve">allowed </w:t>
                              </w:r>
                            </w:ins>
                            <w:r>
                              <w:rPr>
                                <w:rFonts w:hint="eastAsia"/>
                                <w:lang w:val="en-US" w:eastAsia="zh-CN"/>
                              </w:rPr>
                              <w:t xml:space="preserve">S-NSSAI from T-S-NSSAI. Generate and allocate the new T-S-NASSAI for the </w:t>
                            </w:r>
                            <w:ins w:id="863" w:author="Nair, Suresh P. (Nokia - US/Murray Hill)" w:date="2019-10-20T18:22:00Z">
                              <w:r>
                                <w:rPr>
                                  <w:lang w:val="en-US" w:eastAsia="zh-CN"/>
                                </w:rPr>
                                <w:t xml:space="preserve">allowed </w:t>
                              </w:r>
                            </w:ins>
                            <w:r>
                              <w:rPr>
                                <w:rFonts w:hint="eastAsia"/>
                                <w:lang w:val="en-US" w:eastAsia="zh-CN"/>
                              </w:rPr>
                              <w:t>S-NSSAI for the UE. Cancel the old T-S-NSSAI. Store the {allowed S-NSSAI, new T-S-NSSAI }tuple.</w:t>
                            </w:r>
                          </w:p>
                          <w:p w14:paraId="18D65148" w14:textId="77777777" w:rsidR="00D55283" w:rsidRDefault="00D55283" w:rsidP="002D3CC3">
                            <w:pPr>
                              <w:numPr>
                                <w:ilvl w:val="0"/>
                                <w:numId w:val="12"/>
                              </w:numPr>
                              <w:rPr>
                                <w:color w:val="948A54"/>
                                <w:lang w:val="en-US"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015DCB" id="Rectangle 5" o:spid="_x0000_s1129" style="position:absolute;margin-left:302.05pt;margin-top:5.25pt;width:169.75pt;height:82.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" strokeweight=".5pt">
                <v:stroke joinstyle="round"/>
                <v:textbox>
                  <w:txbxContent>
                    <w:p w14:paraId="1418DCAB" w14:textId="23DCAEE8" w:rsidR="00D55283" w:rsidRDefault="00D55283" w:rsidP="002D3CC3">
                      <w:pPr>
                        <w:rPr>
                          <w:lang w:val="en-US" w:eastAsia="zh-CN"/>
                        </w:rPr>
                      </w:pPr>
                      <w:r>
                        <w:rPr>
                          <w:rFonts w:hint="eastAsia"/>
                          <w:lang w:val="en-US" w:eastAsia="zh-CN"/>
                        </w:rPr>
                        <w:t xml:space="preserve">5. Restore the </w:t>
                      </w:r>
                      <w:ins w:id="862" w:author="Nair, Suresh P. (Nokia - US/Murray Hill)" w:date="2019-10-20T18:22:00Z">
                        <w:r>
                          <w:rPr>
                            <w:lang w:val="en-US" w:eastAsia="zh-CN"/>
                          </w:rPr>
                          <w:t xml:space="preserve">allowed </w:t>
                        </w:r>
                      </w:ins>
                      <w:r>
                        <w:rPr>
                          <w:rFonts w:hint="eastAsia"/>
                          <w:lang w:val="en-US" w:eastAsia="zh-CN"/>
                        </w:rPr>
                        <w:t xml:space="preserve">S-NSSAI from T-S-NSSAI. Generate and allocate the new T-S-NASSAI for the </w:t>
                      </w:r>
                      <w:ins w:id="863" w:author="Nair, Suresh P. (Nokia - US/Murray Hill)" w:date="2019-10-20T18:22:00Z">
                        <w:r>
                          <w:rPr>
                            <w:lang w:val="en-US" w:eastAsia="zh-CN"/>
                          </w:rPr>
                          <w:t xml:space="preserve">allowed </w:t>
                        </w:r>
                      </w:ins>
                      <w:r>
                        <w:rPr>
                          <w:rFonts w:hint="eastAsia"/>
                          <w:lang w:val="en-US" w:eastAsia="zh-CN"/>
                        </w:rPr>
                        <w:t>S-NSSAI for the UE. Cancel the old T-S-NSSAI. Store the {allowed S-NSSAI, new T-S-NSSAI }tuple.</w:t>
                      </w:r>
                    </w:p>
                    <w:p w14:paraId="18D65148" w14:textId="77777777" w:rsidR="00D55283" w:rsidRDefault="00D55283" w:rsidP="002D3CC3">
                      <w:pPr>
                        <w:numPr>
                          <w:ilvl w:val="0"/>
                          <w:numId w:val="12"/>
                        </w:numPr>
                        <w:rPr>
                          <w:color w:val="948A54"/>
                          <w:lang w:val="en-US" w:eastAsia="zh-CN"/>
                        </w:rPr>
                      </w:pPr>
                    </w:p>
                  </w:txbxContent>
                </v:textbox>
              </v:rect>
            </w:pict>
          </mc:Fallback>
        </mc:AlternateContent>
      </w:r>
    </w:p>
    <w:p w14:paraId="09709D3B" w14:textId="77777777" w:rsidR="002D3CC3" w:rsidRPr="002D3CC3" w:rsidRDefault="002D3CC3" w:rsidP="002D3CC3">
      <w:pPr>
        <w:rPr>
          <w:rFonts w:eastAsia="SimSun"/>
        </w:rPr>
      </w:pPr>
    </w:p>
    <w:p w14:paraId="404C8C44" w14:textId="77777777" w:rsidR="002D3CC3" w:rsidRPr="002D3CC3" w:rsidRDefault="002D3CC3" w:rsidP="002D3CC3">
      <w:pPr>
        <w:rPr>
          <w:rFonts w:eastAsia="SimSun"/>
        </w:rPr>
      </w:pPr>
    </w:p>
    <w:p w14:paraId="53ADF082" w14:textId="77777777" w:rsidR="002D3CC3" w:rsidRPr="002D3CC3" w:rsidRDefault="002D3CC3" w:rsidP="002D3CC3">
      <w:pPr>
        <w:rPr>
          <w:rFonts w:eastAsia="SimSun"/>
        </w:rPr>
      </w:pPr>
    </w:p>
    <w:p w14:paraId="52F082F7" w14:textId="1EFAC07E"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6160" behindDoc="0" locked="0" layoutInCell="1" allowOverlap="1" wp14:anchorId="7478219D" wp14:editId="61B813D3">
                <wp:simplePos x="0" y="0"/>
                <wp:positionH relativeFrom="column">
                  <wp:posOffset>975995</wp:posOffset>
                </wp:positionH>
                <wp:positionV relativeFrom="paragraph">
                  <wp:posOffset>218440</wp:posOffset>
                </wp:positionV>
                <wp:extent cx="4436110" cy="635"/>
                <wp:effectExtent l="19685" t="54610" r="11430" b="590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B63C5" id="Straight Connector 4" o:spid="_x0000_s1026" style="position:absolute;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7.2pt" to="426.1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">
                <v:stroke endarrow="block"/>
              </v:line>
            </w:pict>
          </mc:Fallback>
        </mc:AlternateContent>
      </w:r>
    </w:p>
    <w:p w14:paraId="6FDD3277" w14:textId="19AE624B"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7184" behindDoc="0" locked="0" layoutInCell="1" allowOverlap="1" wp14:anchorId="3FAE8151" wp14:editId="66FD105D">
                <wp:simplePos x="0" y="0"/>
                <wp:positionH relativeFrom="column">
                  <wp:posOffset>1957705</wp:posOffset>
                </wp:positionH>
                <wp:positionV relativeFrom="paragraph">
                  <wp:posOffset>30480</wp:posOffset>
                </wp:positionV>
                <wp:extent cx="2858135" cy="407035"/>
                <wp:effectExtent l="0" t="0" r="18415"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8135" cy="407035"/>
                        </a:xfrm>
                        <a:prstGeom prst="rect">
                          <a:avLst/>
                        </a:prstGeom>
                        <a:solidFill>
                          <a:srgbClr val="FFFFFF"/>
                        </a:solidFill>
                        <a:ln w="6350" cap="flat" cmpd="sng" algn="ctr">
                          <a:solidFill>
                            <a:srgbClr val="948A54">
                              <a:lumMod val="50000"/>
                            </a:srgbClr>
                          </a:solidFill>
                          <a:prstDash val="solid"/>
                        </a:ln>
                      </wps:spPr>
                      <wps:txbx>
                        <w:txbxContent>
                          <w:p w14:paraId="1C110F34" w14:textId="77777777" w:rsidR="00D55283" w:rsidRDefault="00D55283" w:rsidP="002D3CC3">
                            <w:pPr>
                              <w:rPr>
                                <w:color w:val="948A54"/>
                                <w:lang w:val="en-US" w:eastAsia="zh-CN"/>
                              </w:rPr>
                            </w:pPr>
                            <w:r>
                              <w:rPr>
                                <w:rFonts w:hint="eastAsia"/>
                                <w:lang w:val="en-US" w:eastAsia="zh-CN"/>
                              </w:rPr>
                              <w:t>6. Slice Registration Accept({allowed S-NSSAI, new T-S-NSSAI}tuple...)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FAE8151" id="Rectangle 23" o:spid="_x0000_s1130" style="position:absolute;margin-left:154.15pt;margin-top:2.4pt;width:225.05pt;height:32.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" strokecolor="#4a452a" strokeweight=".5pt">
                <v:path arrowok="t"/>
                <v:textbox>
                  <w:txbxContent>
                    <w:p w14:paraId="1C110F34" w14:textId="77777777" w:rsidR="00D55283" w:rsidRDefault="00D55283" w:rsidP="002D3CC3">
                      <w:pPr>
                        <w:rPr>
                          <w:color w:val="948A54"/>
                          <w:lang w:val="en-US" w:eastAsia="zh-CN"/>
                        </w:rPr>
                      </w:pPr>
                      <w:r>
                        <w:rPr>
                          <w:rFonts w:hint="eastAsia"/>
                          <w:lang w:val="en-US" w:eastAsia="zh-CN"/>
                        </w:rPr>
                        <w:t>6. Slice Registration Accept({allowed S-NSSAI, new T-S-NSSAI}tuple...)</w:t>
                      </w:r>
                    </w:p>
                  </w:txbxContent>
                </v:textbox>
              </v:rect>
            </w:pict>
          </mc:Fallback>
        </mc:AlternateContent>
      </w:r>
    </w:p>
    <w:p w14:paraId="13E5FF49" w14:textId="77777777" w:rsidR="002D3CC3" w:rsidRPr="002D3CC3" w:rsidRDefault="002D3CC3" w:rsidP="002D3CC3">
      <w:pPr>
        <w:rPr>
          <w:rFonts w:eastAsia="SimSun"/>
        </w:rPr>
      </w:pPr>
    </w:p>
    <w:p w14:paraId="797F5754" w14:textId="77777777" w:rsidR="002D3CC3" w:rsidRPr="002D3CC3" w:rsidRDefault="002D3CC3" w:rsidP="002D3CC3">
      <w:pPr>
        <w:rPr>
          <w:rFonts w:eastAsia="SimSun"/>
        </w:rPr>
      </w:pPr>
    </w:p>
    <w:p w14:paraId="25461A1E" w14:textId="77777777" w:rsidR="002D3CC3" w:rsidRPr="002D3CC3" w:rsidRDefault="002D3CC3" w:rsidP="002D3CC3">
      <w:pPr>
        <w:rPr>
          <w:rFonts w:eastAsia="SimSun"/>
          <w:b/>
          <w:lang w:val="en-IN"/>
        </w:rPr>
      </w:pPr>
    </w:p>
    <w:p w14:paraId="0D64BA42" w14:textId="5528091B" w:rsidR="002D3CC3" w:rsidRPr="002D3CC3" w:rsidRDefault="002D3CC3" w:rsidP="008135BD">
      <w:pPr>
        <w:ind w:left="1136" w:firstLine="284"/>
        <w:rPr>
          <w:rFonts w:eastAsia="SimSun"/>
          <w:b/>
        </w:rPr>
      </w:pPr>
      <w:r w:rsidRPr="002D3CC3">
        <w:rPr>
          <w:rFonts w:eastAsia="SimSun"/>
          <w:b/>
          <w:lang w:val="en-IN"/>
        </w:rPr>
        <w:t>Figure 7.</w:t>
      </w:r>
      <w:r w:rsidR="00586DE3">
        <w:rPr>
          <w:rFonts w:eastAsia="SimSun"/>
          <w:b/>
          <w:lang w:val="en-IN"/>
        </w:rPr>
        <w:t>12</w:t>
      </w:r>
      <w:r w:rsidRPr="002D3CC3">
        <w:rPr>
          <w:rFonts w:eastAsia="SimSun"/>
          <w:b/>
          <w:lang w:val="en-IN"/>
        </w:rPr>
        <w:t xml:space="preserve">.2-1: </w:t>
      </w:r>
      <w:r w:rsidRPr="002D3CC3">
        <w:rPr>
          <w:rFonts w:eastAsia="SimSun" w:hint="eastAsia"/>
          <w:b/>
          <w:lang w:val="en-US"/>
        </w:rPr>
        <w:t xml:space="preserve">Privacy protection of </w:t>
      </w:r>
      <w:commentRangeStart w:id="864"/>
      <w:r w:rsidRPr="002D3CC3">
        <w:rPr>
          <w:rFonts w:eastAsia="SimSun"/>
          <w:b/>
          <w:lang w:val="en-IN"/>
        </w:rPr>
        <w:t>NSSAI</w:t>
      </w:r>
      <w:commentRangeEnd w:id="864"/>
      <w:r w:rsidR="00C61672">
        <w:rPr>
          <w:rStyle w:val="CommentReference"/>
        </w:rPr>
        <w:commentReference w:id="864"/>
      </w:r>
    </w:p>
    <w:p w14:paraId="6C4A22C8" w14:textId="77777777" w:rsidR="002D3CC3" w:rsidRPr="002D3CC3" w:rsidRDefault="002D3CC3" w:rsidP="002D3CC3">
      <w:pPr>
        <w:rPr>
          <w:rFonts w:eastAsia="SimSun"/>
        </w:rPr>
      </w:pPr>
      <w:r w:rsidRPr="002D3CC3">
        <w:rPr>
          <w:rFonts w:eastAsia="SimSun" w:hint="eastAsia"/>
          <w:lang w:val="en-US"/>
        </w:rPr>
        <w:t>1</w:t>
      </w:r>
      <w:r w:rsidRPr="002D3CC3">
        <w:rPr>
          <w:rFonts w:eastAsia="SimSun"/>
        </w:rPr>
        <w:t>.</w:t>
      </w:r>
      <w:r w:rsidRPr="002D3CC3">
        <w:rPr>
          <w:rFonts w:eastAsia="SimSun"/>
        </w:rPr>
        <w:tab/>
        <w:t xml:space="preserve">The UE has registered successfully to a PLMN and 5G NAS security context has been created. </w:t>
      </w:r>
    </w:p>
    <w:p w14:paraId="73254452" w14:textId="77777777" w:rsidR="002D3CC3" w:rsidRPr="002D3CC3" w:rsidRDefault="002D3CC3" w:rsidP="002D3CC3">
      <w:pPr>
        <w:rPr>
          <w:rFonts w:eastAsia="SimSun"/>
        </w:rPr>
      </w:pPr>
      <w:r w:rsidRPr="002D3CC3">
        <w:rPr>
          <w:rFonts w:eastAsia="SimSun" w:hint="eastAsia"/>
          <w:lang w:val="en-US"/>
        </w:rPr>
        <w:t>2</w:t>
      </w:r>
      <w:r w:rsidRPr="002D3CC3">
        <w:rPr>
          <w:rFonts w:eastAsia="SimSun"/>
        </w:rPr>
        <w:t>.</w:t>
      </w:r>
      <w:r w:rsidRPr="002D3CC3">
        <w:rPr>
          <w:rFonts w:eastAsia="SimSun"/>
        </w:rPr>
        <w:tab/>
      </w:r>
      <w:r w:rsidRPr="002D3CC3">
        <w:rPr>
          <w:rFonts w:eastAsia="SimSun" w:hint="eastAsia"/>
        </w:rPr>
        <w:t>In</w:t>
      </w:r>
      <w:r w:rsidRPr="002D3CC3">
        <w:rPr>
          <w:rFonts w:eastAsia="SimSun"/>
        </w:rPr>
        <w:t xml:space="preserve"> the registration procedure, core network</w:t>
      </w:r>
      <w:r w:rsidRPr="002D3CC3">
        <w:rPr>
          <w:rFonts w:eastAsia="SimSun" w:hint="eastAsia"/>
          <w:lang w:val="en-US"/>
        </w:rPr>
        <w:t xml:space="preserve"> </w:t>
      </w:r>
      <w:r w:rsidRPr="002D3CC3">
        <w:rPr>
          <w:rFonts w:eastAsia="SimSun"/>
        </w:rPr>
        <w:t>calculates UE-specific T-S-NSSAI</w:t>
      </w:r>
      <w:r w:rsidRPr="002D3CC3">
        <w:rPr>
          <w:rFonts w:eastAsia="SimSun" w:hint="eastAsia"/>
          <w:lang w:val="en-US"/>
        </w:rPr>
        <w:t>s</w:t>
      </w:r>
      <w:r w:rsidRPr="002D3CC3">
        <w:rPr>
          <w:rFonts w:eastAsia="SimSun"/>
        </w:rPr>
        <w:t xml:space="preserve"> according to allowed S-NSSAI</w:t>
      </w:r>
      <w:r w:rsidRPr="002D3CC3">
        <w:rPr>
          <w:rFonts w:eastAsia="SimSun" w:hint="eastAsia"/>
          <w:lang w:val="en-US"/>
        </w:rPr>
        <w:t>s</w:t>
      </w:r>
      <w:r w:rsidRPr="002D3CC3">
        <w:rPr>
          <w:rFonts w:eastAsia="SimSun"/>
        </w:rPr>
        <w:t xml:space="preserve">. </w:t>
      </w:r>
      <w:r w:rsidRPr="002D3CC3">
        <w:rPr>
          <w:rFonts w:eastAsia="SimSun" w:hint="eastAsia"/>
          <w:lang w:val="en-US"/>
        </w:rPr>
        <w:t>Then</w:t>
      </w:r>
      <w:r w:rsidRPr="002D3CC3">
        <w:rPr>
          <w:rFonts w:eastAsia="SimSun"/>
        </w:rPr>
        <w:t>, CN stores the {allowed S-NSSAI</w:t>
      </w:r>
      <w:r w:rsidRPr="002D3CC3">
        <w:rPr>
          <w:rFonts w:eastAsia="SimSun" w:hint="eastAsia"/>
          <w:lang w:val="en-US"/>
        </w:rPr>
        <w:t>s</w:t>
      </w:r>
      <w:r w:rsidRPr="002D3CC3">
        <w:rPr>
          <w:rFonts w:eastAsia="SimSun"/>
        </w:rPr>
        <w:t>, T-S-NSSAI</w:t>
      </w:r>
      <w:r w:rsidRPr="002D3CC3">
        <w:rPr>
          <w:rFonts w:eastAsia="SimSun" w:hint="eastAsia"/>
          <w:lang w:val="en-US"/>
        </w:rPr>
        <w:t>s</w:t>
      </w:r>
      <w:r w:rsidRPr="002D3CC3">
        <w:rPr>
          <w:rFonts w:eastAsia="SimSun"/>
        </w:rPr>
        <w:t xml:space="preserve">} </w:t>
      </w:r>
      <w:r w:rsidRPr="002D3CC3">
        <w:rPr>
          <w:rFonts w:eastAsia="SimSun" w:hint="eastAsia"/>
          <w:lang w:val="en-US"/>
        </w:rPr>
        <w:t>tuple</w:t>
      </w:r>
      <w:r w:rsidRPr="002D3CC3">
        <w:rPr>
          <w:rFonts w:eastAsia="SimSun"/>
        </w:rPr>
        <w:t>.</w:t>
      </w:r>
    </w:p>
    <w:p w14:paraId="77BAECC1" w14:textId="77777777" w:rsidR="002D3CC3" w:rsidRPr="002D3CC3" w:rsidRDefault="002D3CC3" w:rsidP="002D3CC3">
      <w:pPr>
        <w:rPr>
          <w:rFonts w:eastAsia="SimSun"/>
        </w:rPr>
      </w:pPr>
      <w:r w:rsidRPr="002D3CC3">
        <w:rPr>
          <w:rFonts w:eastAsia="SimSun" w:hint="eastAsia"/>
          <w:lang w:val="en-US"/>
        </w:rPr>
        <w:t>3</w:t>
      </w:r>
      <w:r w:rsidRPr="002D3CC3">
        <w:rPr>
          <w:rFonts w:eastAsia="SimSun"/>
        </w:rPr>
        <w:t>.</w:t>
      </w:r>
      <w:r w:rsidRPr="002D3CC3">
        <w:rPr>
          <w:rFonts w:eastAsia="SimSun"/>
        </w:rPr>
        <w:tab/>
        <w:t xml:space="preserve">In the registration/service accept message, </w:t>
      </w:r>
      <w:r w:rsidRPr="002D3CC3">
        <w:rPr>
          <w:rFonts w:eastAsia="SimSun" w:hint="eastAsia"/>
          <w:lang w:val="en-US"/>
        </w:rPr>
        <w:t xml:space="preserve">{allowed S-NSSAIs, </w:t>
      </w:r>
      <w:r w:rsidRPr="002D3CC3">
        <w:rPr>
          <w:rFonts w:eastAsia="SimSun"/>
        </w:rPr>
        <w:t>T-S-NSSAI</w:t>
      </w:r>
      <w:r w:rsidRPr="002D3CC3">
        <w:rPr>
          <w:rFonts w:eastAsia="SimSun" w:hint="eastAsia"/>
          <w:lang w:val="en-US"/>
        </w:rPr>
        <w:t xml:space="preserve">s} tuple </w:t>
      </w:r>
      <w:r w:rsidRPr="002D3CC3">
        <w:rPr>
          <w:rFonts w:eastAsia="SimSun"/>
        </w:rPr>
        <w:t>will be sent to UE instead of cleartext S-NSSAI</w:t>
      </w:r>
      <w:r w:rsidRPr="002D3CC3">
        <w:rPr>
          <w:rFonts w:eastAsia="SimSun" w:hint="eastAsia"/>
          <w:lang w:val="en-US"/>
        </w:rPr>
        <w:t>s</w:t>
      </w:r>
      <w:r w:rsidRPr="002D3CC3">
        <w:rPr>
          <w:rFonts w:eastAsia="SimSun"/>
        </w:rPr>
        <w:t xml:space="preserve">. </w:t>
      </w:r>
    </w:p>
    <w:p w14:paraId="5919A8C4" w14:textId="77777777" w:rsidR="002D3CC3" w:rsidRPr="002D3CC3" w:rsidRDefault="002D3CC3" w:rsidP="002D3CC3">
      <w:pPr>
        <w:rPr>
          <w:rFonts w:eastAsia="SimSun"/>
        </w:rPr>
      </w:pPr>
      <w:r w:rsidRPr="002D3CC3">
        <w:rPr>
          <w:rFonts w:eastAsia="SimSun" w:hint="eastAsia"/>
          <w:lang w:val="en-US"/>
        </w:rPr>
        <w:t>4</w:t>
      </w:r>
      <w:r w:rsidRPr="002D3CC3">
        <w:rPr>
          <w:rFonts w:eastAsia="SimSun"/>
        </w:rPr>
        <w:t>.</w:t>
      </w:r>
      <w:r w:rsidRPr="002D3CC3">
        <w:rPr>
          <w:rFonts w:eastAsia="SimSun"/>
        </w:rPr>
        <w:tab/>
        <w:t xml:space="preserve">In a </w:t>
      </w:r>
      <w:r w:rsidRPr="002D3CC3">
        <w:rPr>
          <w:rFonts w:eastAsia="SimSun" w:hint="eastAsia"/>
          <w:lang w:val="en-US"/>
        </w:rPr>
        <w:t xml:space="preserve">slice </w:t>
      </w:r>
      <w:r w:rsidRPr="002D3CC3">
        <w:rPr>
          <w:rFonts w:eastAsia="SimSun"/>
        </w:rPr>
        <w:t>registration request message, UE transmit T-S-NSSAI</w:t>
      </w:r>
      <w:r w:rsidRPr="002D3CC3">
        <w:rPr>
          <w:rFonts w:eastAsia="SimSun" w:hint="eastAsia"/>
          <w:lang w:val="en-US"/>
        </w:rPr>
        <w:t xml:space="preserve"> to CN</w:t>
      </w:r>
      <w:r w:rsidRPr="002D3CC3">
        <w:rPr>
          <w:rFonts w:eastAsia="SimSun"/>
        </w:rPr>
        <w:t>.</w:t>
      </w:r>
    </w:p>
    <w:p w14:paraId="486C3C65" w14:textId="77777777" w:rsidR="002D3CC3" w:rsidRPr="002D3CC3" w:rsidRDefault="002D3CC3" w:rsidP="002D3CC3">
      <w:pPr>
        <w:rPr>
          <w:rFonts w:eastAsia="SimSun"/>
          <w:lang w:val="en-US"/>
        </w:rPr>
      </w:pPr>
      <w:r w:rsidRPr="002D3CC3">
        <w:rPr>
          <w:rFonts w:eastAsia="SimSun" w:hint="eastAsia"/>
          <w:lang w:val="en-US"/>
        </w:rPr>
        <w:t>5</w:t>
      </w:r>
      <w:r w:rsidRPr="002D3CC3">
        <w:rPr>
          <w:rFonts w:eastAsia="SimSun"/>
        </w:rPr>
        <w:t xml:space="preserve">. </w:t>
      </w:r>
      <w:r w:rsidRPr="002D3CC3">
        <w:rPr>
          <w:rFonts w:eastAsia="SimSun"/>
        </w:rPr>
        <w:tab/>
      </w:r>
      <w:r w:rsidRPr="002D3CC3">
        <w:rPr>
          <w:rFonts w:eastAsia="SimSun" w:hint="eastAsia"/>
          <w:lang w:val="en-US"/>
        </w:rPr>
        <w:t>C</w:t>
      </w:r>
      <w:r w:rsidRPr="002D3CC3">
        <w:rPr>
          <w:rFonts w:eastAsia="SimSun"/>
        </w:rPr>
        <w:t>N is able to restore allowed S-NSSAIs according to T-S-NSSAI.</w:t>
      </w:r>
      <w:r w:rsidRPr="002D3CC3">
        <w:rPr>
          <w:rFonts w:eastAsia="SimSun" w:hint="eastAsia"/>
          <w:lang w:val="en-US"/>
        </w:rPr>
        <w:t xml:space="preserve"> C</w:t>
      </w:r>
      <w:r w:rsidRPr="002D3CC3">
        <w:rPr>
          <w:rFonts w:eastAsia="SimSun"/>
        </w:rPr>
        <w:t>ore network</w:t>
      </w:r>
      <w:r w:rsidRPr="002D3CC3">
        <w:rPr>
          <w:rFonts w:eastAsia="SimSun" w:hint="eastAsia"/>
          <w:lang w:val="en-US"/>
        </w:rPr>
        <w:t xml:space="preserve"> </w:t>
      </w:r>
      <w:r w:rsidRPr="002D3CC3">
        <w:rPr>
          <w:rFonts w:eastAsia="SimSun"/>
        </w:rPr>
        <w:t>calculates</w:t>
      </w:r>
      <w:r w:rsidRPr="002D3CC3">
        <w:rPr>
          <w:rFonts w:eastAsia="SimSun" w:hint="eastAsia"/>
          <w:lang w:val="en-US"/>
        </w:rPr>
        <w:t xml:space="preserve"> a new</w:t>
      </w:r>
      <w:r w:rsidRPr="002D3CC3">
        <w:rPr>
          <w:rFonts w:eastAsia="SimSun"/>
        </w:rPr>
        <w:t xml:space="preserve"> UE-specific T-S-NSSAI according to allowed S-NSSAI. </w:t>
      </w:r>
      <w:r w:rsidRPr="002D3CC3">
        <w:rPr>
          <w:rFonts w:eastAsia="SimSun" w:hint="eastAsia"/>
          <w:lang w:val="en-US"/>
        </w:rPr>
        <w:t xml:space="preserve">Then CN cancel the old T-S-NASSAI, and </w:t>
      </w:r>
      <w:r w:rsidRPr="002D3CC3">
        <w:rPr>
          <w:rFonts w:eastAsia="SimSun"/>
        </w:rPr>
        <w:t xml:space="preserve">stores the {allowed S-NSSAI, </w:t>
      </w:r>
      <w:r w:rsidRPr="002D3CC3">
        <w:rPr>
          <w:rFonts w:eastAsia="SimSun" w:hint="eastAsia"/>
          <w:lang w:val="en-US"/>
        </w:rPr>
        <w:t xml:space="preserve">new </w:t>
      </w:r>
      <w:r w:rsidRPr="002D3CC3">
        <w:rPr>
          <w:rFonts w:eastAsia="SimSun"/>
        </w:rPr>
        <w:t xml:space="preserve">T-S-NSSAI} </w:t>
      </w:r>
      <w:r w:rsidRPr="002D3CC3">
        <w:rPr>
          <w:rFonts w:eastAsia="SimSun" w:hint="eastAsia"/>
          <w:lang w:val="en-US"/>
        </w:rPr>
        <w:t>tuple.</w:t>
      </w:r>
    </w:p>
    <w:p w14:paraId="2800184B" w14:textId="52891D0B" w:rsidR="002D3CC3" w:rsidRPr="002D3CC3" w:rsidRDefault="002D3CC3" w:rsidP="002D3CC3">
      <w:pPr>
        <w:rPr>
          <w:rFonts w:eastAsia="SimSun"/>
        </w:rPr>
      </w:pPr>
      <w:r w:rsidRPr="002D3CC3">
        <w:rPr>
          <w:rFonts w:eastAsia="SimSun" w:hint="eastAsia"/>
          <w:lang w:val="en-US"/>
        </w:rPr>
        <w:t>6</w:t>
      </w:r>
      <w:r w:rsidRPr="002D3CC3">
        <w:rPr>
          <w:rFonts w:eastAsia="SimSun"/>
        </w:rPr>
        <w:t>.</w:t>
      </w:r>
      <w:r w:rsidRPr="002D3CC3">
        <w:rPr>
          <w:rFonts w:eastAsia="SimSun"/>
        </w:rPr>
        <w:tab/>
        <w:t xml:space="preserve">In the </w:t>
      </w:r>
      <w:r w:rsidRPr="002D3CC3">
        <w:rPr>
          <w:rFonts w:eastAsia="SimSun" w:hint="eastAsia"/>
          <w:lang w:val="en-US"/>
        </w:rPr>
        <w:t xml:space="preserve">Slice </w:t>
      </w:r>
      <w:r w:rsidRPr="002D3CC3">
        <w:rPr>
          <w:rFonts w:eastAsia="SimSun"/>
        </w:rPr>
        <w:t xml:space="preserve">registration </w:t>
      </w:r>
      <w:r w:rsidRPr="002D3CC3">
        <w:rPr>
          <w:rFonts w:eastAsia="SimSun" w:hint="eastAsia"/>
          <w:lang w:val="en-US"/>
        </w:rPr>
        <w:t>A</w:t>
      </w:r>
      <w:r w:rsidRPr="002D3CC3">
        <w:rPr>
          <w:rFonts w:eastAsia="SimSun"/>
        </w:rPr>
        <w:t>ccept message,</w:t>
      </w:r>
      <w:r w:rsidRPr="002D3CC3">
        <w:rPr>
          <w:rFonts w:eastAsia="SimSun" w:hint="eastAsia"/>
          <w:lang w:val="en-US"/>
        </w:rPr>
        <w:t xml:space="preserve"> the new</w:t>
      </w:r>
      <w:r w:rsidRPr="002D3CC3">
        <w:rPr>
          <w:rFonts w:eastAsia="SimSun"/>
        </w:rPr>
        <w:t xml:space="preserve"> T-S-NSSAI will be sent to UE.</w:t>
      </w:r>
    </w:p>
    <w:p w14:paraId="26B0AC52" w14:textId="77777777" w:rsidR="002D3CC3" w:rsidRPr="00586DE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s FFS how the RAN is able to select the allowed S-NSSAIs to particular AMF.</w:t>
      </w:r>
    </w:p>
    <w:p w14:paraId="62CF8CAB" w14:textId="384C5C40" w:rsidR="002D3CC3" w:rsidRPr="00586DE3" w:rsidDel="00A127BD" w:rsidRDefault="002D3CC3" w:rsidP="00586DE3">
      <w:pPr>
        <w:ind w:firstLine="284"/>
        <w:rPr>
          <w:del w:id="865" w:author="Nair, Suresh P. (Nokia - US/Murray Hill)" w:date="2019-10-20T18:23:00Z"/>
          <w:rFonts w:eastAsia="SimSun"/>
          <w:color w:val="FF0000"/>
          <w:lang w:val="en-US"/>
        </w:rPr>
      </w:pPr>
      <w:del w:id="866" w:author="Nair, Suresh P. (Nokia - US/Murray Hill)" w:date="2019-10-20T18:23:00Z">
        <w:r w:rsidRPr="00586DE3" w:rsidDel="00A127BD">
          <w:rPr>
            <w:rFonts w:eastAsia="SimSun" w:hint="eastAsia"/>
            <w:color w:val="FF0000"/>
            <w:lang w:val="en-US"/>
          </w:rPr>
          <w:delText>Editor</w:delText>
        </w:r>
        <w:r w:rsidRPr="00586DE3" w:rsidDel="00A127BD">
          <w:rPr>
            <w:rFonts w:eastAsia="SimSun"/>
            <w:color w:val="FF0000"/>
            <w:lang w:val="en-US"/>
          </w:rPr>
          <w:delText>’</w:delText>
        </w:r>
        <w:r w:rsidRPr="00586DE3" w:rsidDel="00A127BD">
          <w:rPr>
            <w:rFonts w:eastAsia="SimSun" w:hint="eastAsia"/>
            <w:color w:val="FF0000"/>
            <w:lang w:val="en-US"/>
          </w:rPr>
          <w:delText>s Note: How often the T-S-NSSAI is refresh is FFS.</w:delText>
        </w:r>
      </w:del>
    </w:p>
    <w:p w14:paraId="4F5475E1" w14:textId="77777777" w:rsidR="002D3CC3" w:rsidRPr="00586DE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s FFS how the home network control is performed.</w:t>
      </w:r>
    </w:p>
    <w:p w14:paraId="763B18F1" w14:textId="77777777" w:rsidR="002D3CC3" w:rsidRPr="00586DE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Details on which NFs are allocating the T-S-NSSAI are FFS.</w:t>
      </w:r>
    </w:p>
    <w:p w14:paraId="75895F44" w14:textId="4FE621C3" w:rsidR="002D3CC3" w:rsidRDefault="002D3CC3" w:rsidP="00586DE3">
      <w:pPr>
        <w:ind w:firstLine="284"/>
        <w:rPr>
          <w:ins w:id="867" w:author="Nair, Suresh P. (Nokia - US/Murray Hill)" w:date="2019-10-20T18:23:00Z"/>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s FFS how effective the proposed solution with idle mobility.</w:t>
      </w:r>
    </w:p>
    <w:p w14:paraId="1253C7E8" w14:textId="59A88667" w:rsidR="00A127BD" w:rsidRPr="00AD6164" w:rsidRDefault="00A127BD" w:rsidP="00A127BD">
      <w:pPr>
        <w:ind w:firstLine="284"/>
        <w:rPr>
          <w:ins w:id="868" w:author="Nair, Suresh P. (Nokia - US/Murray Hill)" w:date="2019-10-20T18:24:00Z"/>
          <w:rFonts w:eastAsia="SimSun"/>
          <w:color w:val="FF0000"/>
          <w:lang w:val="en-US" w:eastAsia="zh-CN"/>
        </w:rPr>
      </w:pPr>
      <w:ins w:id="869" w:author="Nair, Suresh P. (Nokia - US/Murray Hill)" w:date="2019-10-20T18:24:00Z">
        <w:r w:rsidRPr="00A127BD">
          <w:rPr>
            <w:rFonts w:eastAsia="SimSun" w:hint="eastAsia"/>
            <w:color w:val="FF0000"/>
            <w:lang w:val="en-US" w:eastAsia="zh-CN"/>
          </w:rPr>
          <w:t>Editor</w:t>
        </w:r>
        <w:r w:rsidRPr="00AD6164">
          <w:rPr>
            <w:rFonts w:eastAsia="SimSun"/>
            <w:color w:val="FF0000"/>
            <w:lang w:val="en-US" w:eastAsia="zh-CN"/>
          </w:rPr>
          <w:t>’</w:t>
        </w:r>
        <w:r w:rsidRPr="00AD6164">
          <w:rPr>
            <w:rFonts w:eastAsia="SimSun" w:hint="eastAsia"/>
            <w:color w:val="FF0000"/>
            <w:lang w:val="en-US" w:eastAsia="zh-CN"/>
          </w:rPr>
          <w:t>s Note: Idle mode mobil</w:t>
        </w:r>
        <w:r w:rsidRPr="00AD6164">
          <w:rPr>
            <w:rFonts w:eastAsia="SimSun"/>
            <w:color w:val="FF0000"/>
            <w:lang w:val="en-US" w:eastAsia="zh-CN"/>
          </w:rPr>
          <w:t>i</w:t>
        </w:r>
        <w:r w:rsidRPr="00AD6164">
          <w:rPr>
            <w:rFonts w:eastAsia="SimSun" w:hint="eastAsia"/>
            <w:color w:val="FF0000"/>
            <w:lang w:val="en-US" w:eastAsia="zh-CN"/>
          </w:rPr>
          <w:t xml:space="preserve">ty need to be addressed and </w:t>
        </w:r>
        <w:commentRangeStart w:id="870"/>
        <w:r w:rsidRPr="00AD6164">
          <w:rPr>
            <w:rFonts w:eastAsia="SimSun" w:hint="eastAsia"/>
            <w:color w:val="FF0000"/>
            <w:lang w:val="en-US" w:eastAsia="zh-CN"/>
          </w:rPr>
          <w:t>solved</w:t>
        </w:r>
        <w:commentRangeEnd w:id="870"/>
        <w:r w:rsidR="00AD6164">
          <w:rPr>
            <w:rStyle w:val="CommentReference"/>
          </w:rPr>
          <w:commentReference w:id="870"/>
        </w:r>
        <w:r w:rsidRPr="00AD6164">
          <w:rPr>
            <w:rFonts w:eastAsia="SimSun" w:hint="eastAsia"/>
            <w:color w:val="FF0000"/>
            <w:lang w:val="en-US" w:eastAsia="zh-CN"/>
          </w:rPr>
          <w:t>.</w:t>
        </w:r>
      </w:ins>
    </w:p>
    <w:p w14:paraId="4AAA2303" w14:textId="77777777" w:rsidR="00A127BD" w:rsidRPr="00586DE3" w:rsidRDefault="00A127BD" w:rsidP="00586DE3">
      <w:pPr>
        <w:ind w:firstLine="284"/>
        <w:rPr>
          <w:rFonts w:eastAsia="SimSun"/>
          <w:color w:val="FF0000"/>
          <w:lang w:val="en-US"/>
        </w:rPr>
      </w:pPr>
    </w:p>
    <w:p w14:paraId="3218BD33" w14:textId="70140315" w:rsidR="002D3CC3" w:rsidRPr="002D3CC3" w:rsidRDefault="002D3CC3" w:rsidP="008135BD">
      <w:pPr>
        <w:pStyle w:val="Heading3"/>
        <w:rPr>
          <w:rFonts w:eastAsia="SimSun"/>
        </w:rPr>
      </w:pPr>
      <w:bookmarkStart w:id="871" w:name="_Toc22537133"/>
      <w:r w:rsidRPr="002D3CC3">
        <w:rPr>
          <w:rFonts w:eastAsia="SimSun"/>
        </w:rPr>
        <w:t>7.</w:t>
      </w:r>
      <w:r w:rsidR="00586DE3">
        <w:rPr>
          <w:rFonts w:eastAsia="SimSun"/>
        </w:rPr>
        <w:t>12</w:t>
      </w:r>
      <w:r w:rsidRPr="002D3CC3">
        <w:rPr>
          <w:rFonts w:eastAsia="SimSun"/>
        </w:rPr>
        <w:t>.3</w:t>
      </w:r>
      <w:r w:rsidRPr="002D3CC3">
        <w:rPr>
          <w:rFonts w:eastAsia="SimSun"/>
        </w:rPr>
        <w:tab/>
        <w:t>Evaluation</w:t>
      </w:r>
      <w:bookmarkEnd w:id="871"/>
      <w:r w:rsidRPr="002D3CC3">
        <w:rPr>
          <w:rFonts w:eastAsia="SimSun"/>
        </w:rPr>
        <w:t xml:space="preserve"> </w:t>
      </w:r>
    </w:p>
    <w:p w14:paraId="7A1F0CFD" w14:textId="77777777" w:rsidR="002D3CC3" w:rsidRPr="002D3CC3" w:rsidRDefault="002D3CC3" w:rsidP="002D3CC3">
      <w:pPr>
        <w:rPr>
          <w:rFonts w:eastAsia="SimSun"/>
        </w:rPr>
      </w:pPr>
      <w:r w:rsidRPr="002D3CC3">
        <w:rPr>
          <w:rFonts w:eastAsia="SimSun"/>
        </w:rPr>
        <w:t>TBD</w:t>
      </w:r>
    </w:p>
    <w:p w14:paraId="4A762F06" w14:textId="77777777" w:rsidR="004439D7" w:rsidRPr="004439D7" w:rsidRDefault="004439D7" w:rsidP="004439D7">
      <w:pPr>
        <w:rPr>
          <w:rFonts w:eastAsia="SimSun"/>
        </w:rPr>
      </w:pPr>
    </w:p>
    <w:p w14:paraId="599A0C3B" w14:textId="77777777" w:rsidR="00F339F4" w:rsidRPr="00F339F4" w:rsidRDefault="00F339F4" w:rsidP="00F339F4">
      <w:pPr>
        <w:rPr>
          <w:rFonts w:eastAsia="SimSun"/>
        </w:rPr>
      </w:pPr>
    </w:p>
    <w:p w14:paraId="512090FA" w14:textId="77777777" w:rsidR="0012671F" w:rsidRPr="00B134E8" w:rsidRDefault="0012671F" w:rsidP="0010417C"/>
    <w:p w14:paraId="696699D7" w14:textId="7B85475F" w:rsidR="00FD2920" w:rsidRDefault="00D14218" w:rsidP="00D14218">
      <w:pPr>
        <w:pStyle w:val="Heading1"/>
      </w:pPr>
      <w:bookmarkStart w:id="872" w:name="_Toc3549600"/>
      <w:bookmarkStart w:id="873" w:name="_Toc8368954"/>
      <w:bookmarkStart w:id="874" w:name="_Toc8369533"/>
      <w:bookmarkStart w:id="875" w:name="_Toc22537134"/>
      <w:r>
        <w:t>8</w:t>
      </w:r>
      <w:r>
        <w:tab/>
        <w:t>Conclusions</w:t>
      </w:r>
      <w:bookmarkEnd w:id="872"/>
      <w:bookmarkEnd w:id="873"/>
      <w:bookmarkEnd w:id="874"/>
      <w:bookmarkEnd w:id="875"/>
    </w:p>
    <w:p w14:paraId="4195E078" w14:textId="0DC8EAFE" w:rsidR="00615C8C" w:rsidRPr="00615C8C" w:rsidRDefault="00615C8C" w:rsidP="00411AA2">
      <w:pPr>
        <w:pStyle w:val="Heading2"/>
        <w:rPr>
          <w:rFonts w:eastAsia="SimSun"/>
        </w:rPr>
      </w:pPr>
      <w:bookmarkStart w:id="876" w:name="_Toc22537135"/>
      <w:bookmarkStart w:id="877" w:name="_Hlk12535581"/>
      <w:r w:rsidRPr="00615C8C">
        <w:rPr>
          <w:rFonts w:eastAsia="SimSun"/>
        </w:rPr>
        <w:t xml:space="preserve">8.1 </w:t>
      </w:r>
      <w:r w:rsidR="00B157F3">
        <w:rPr>
          <w:rFonts w:eastAsia="SimSun"/>
        </w:rPr>
        <w:tab/>
      </w:r>
      <w:r w:rsidRPr="00615C8C">
        <w:rPr>
          <w:rFonts w:eastAsia="SimSun"/>
        </w:rPr>
        <w:t>Key issue-solution mapping</w:t>
      </w:r>
      <w:bookmarkEnd w:id="876"/>
    </w:p>
    <w:bookmarkEnd w:id="877"/>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for NSaaS</w:t>
            </w:r>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rFonts w:eastAsia="SimSun"/>
        </w:rPr>
      </w:pPr>
      <w:bookmarkStart w:id="878" w:name="_Toc22537136"/>
      <w:r w:rsidRPr="00615C8C">
        <w:rPr>
          <w:rFonts w:eastAsia="SimSun"/>
        </w:rPr>
        <w:t>8.</w:t>
      </w:r>
      <w:r>
        <w:rPr>
          <w:rFonts w:eastAsia="SimSun"/>
        </w:rPr>
        <w:t>2</w:t>
      </w:r>
      <w:r w:rsidRPr="00615C8C">
        <w:rPr>
          <w:rFonts w:eastAsia="SimSun"/>
        </w:rPr>
        <w:t xml:space="preserve"> </w:t>
      </w:r>
      <w:r w:rsidR="008204BC">
        <w:rPr>
          <w:rFonts w:eastAsia="SimSun"/>
        </w:rPr>
        <w:tab/>
        <w:t>General conclusions</w:t>
      </w:r>
      <w:bookmarkEnd w:id="878"/>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authentication is optional to use</w:t>
      </w:r>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 xml:space="preserve">authentication uses a User ID and credentials, different from the 3GPP subscription credentials (e.g. SUPI and credentials used for PLMN access) </w:t>
      </w:r>
      <w:r w:rsidR="008E0F21">
        <w:rPr>
          <w:lang w:eastAsia="ko-KR"/>
        </w:rPr>
        <w:t xml:space="preserve">and takes place </w:t>
      </w:r>
      <w:r w:rsidRPr="008204BC">
        <w:rPr>
          <w:lang w:eastAsia="ko-KR"/>
        </w:rPr>
        <w:t>after the primary authentication.</w:t>
      </w:r>
    </w:p>
    <w:p w14:paraId="068A7E2F" w14:textId="77777777" w:rsidR="008204BC" w:rsidRPr="008204BC" w:rsidRDefault="008204BC" w:rsidP="000D44BF">
      <w:pPr>
        <w:numPr>
          <w:ilvl w:val="0"/>
          <w:numId w:val="11"/>
        </w:numPr>
      </w:pPr>
      <w:r w:rsidRPr="008204BC">
        <w:t>AMF confirms, locally or based on ARPF/UDM, whether slice authentication is required for each S-NSSAI</w:t>
      </w:r>
    </w:p>
    <w:p w14:paraId="71D7DEB3" w14:textId="1A577545" w:rsidR="008204BC" w:rsidRPr="000D44BF" w:rsidRDefault="008204BC" w:rsidP="000D44BF">
      <w:pPr>
        <w:numPr>
          <w:ilvl w:val="0"/>
          <w:numId w:val="11"/>
        </w:numPr>
      </w:pPr>
      <w:r w:rsidRPr="008204BC">
        <w:t xml:space="preserve">Slice </w:t>
      </w:r>
      <w:r w:rsidR="000D44BF">
        <w:t>specific a</w:t>
      </w:r>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p>
    <w:p w14:paraId="1426AC9F" w14:textId="425E016B" w:rsidR="00551DAE" w:rsidRPr="008D2E21" w:rsidRDefault="008204BC" w:rsidP="000D44BF">
      <w:pPr>
        <w:pStyle w:val="Heading3"/>
        <w:rPr>
          <w:rFonts w:eastAsia="SimSun"/>
        </w:rPr>
      </w:pPr>
      <w:bookmarkStart w:id="879" w:name="_Toc22537137"/>
      <w:r>
        <w:rPr>
          <w:rFonts w:eastAsia="SimSun"/>
        </w:rPr>
        <w:t>8.2.1</w:t>
      </w:r>
      <w:r>
        <w:rPr>
          <w:rFonts w:eastAsia="SimSun"/>
        </w:rPr>
        <w:tab/>
        <w:t xml:space="preserve"> </w:t>
      </w:r>
      <w:r w:rsidR="00551DAE" w:rsidRPr="00B27D27">
        <w:rPr>
          <w:rFonts w:eastAsia="SimSun"/>
        </w:rPr>
        <w:t>Conclusion</w:t>
      </w:r>
      <w:r w:rsidR="008D58B8" w:rsidRPr="00B27D27">
        <w:rPr>
          <w:rFonts w:eastAsia="SimSun"/>
        </w:rPr>
        <w:t>s</w:t>
      </w:r>
      <w:r w:rsidR="00551DAE" w:rsidRPr="00B27D27">
        <w:rPr>
          <w:rFonts w:eastAsia="SimSun"/>
        </w:rPr>
        <w:t xml:space="preserve"> for key issue</w:t>
      </w:r>
      <w:r w:rsidR="008D58B8" w:rsidRPr="008D2E21">
        <w:rPr>
          <w:rFonts w:eastAsia="SimSun"/>
        </w:rPr>
        <w:t>s</w:t>
      </w:r>
      <w:bookmarkEnd w:id="879"/>
    </w:p>
    <w:p w14:paraId="407A897A" w14:textId="77777777" w:rsidR="00AF5B0F" w:rsidRDefault="00AF5B0F" w:rsidP="00551DAE">
      <w:pPr>
        <w:rPr>
          <w:rFonts w:eastAsia="SimSun"/>
        </w:rPr>
      </w:pPr>
      <w:r w:rsidRPr="00AF5B0F">
        <w:rPr>
          <w:rFonts w:eastAsia="SimSun"/>
        </w:rPr>
        <w:t>For Key Issue #1 Authentication for access to specific Network Slices, a merge of Solution#1, solution#2 and Solution#4 are recommended as the basis for the normative work.</w:t>
      </w:r>
    </w:p>
    <w:p w14:paraId="44E415C7" w14:textId="1A326211" w:rsidR="00551DAE" w:rsidRDefault="00551DAE" w:rsidP="00551DAE">
      <w:pPr>
        <w:rPr>
          <w:ins w:id="880" w:author="Nair, Suresh P. (Nokia - US/Murray Hill)" w:date="2019-10-20T17:58:00Z"/>
          <w:rFonts w:eastAsia="SimSun"/>
        </w:rPr>
      </w:pPr>
      <w:r w:rsidRPr="00551DAE">
        <w:rPr>
          <w:rFonts w:eastAsia="SimSun"/>
        </w:rPr>
        <w:t>For K</w:t>
      </w:r>
      <w:r w:rsidR="008D58B8">
        <w:rPr>
          <w:rFonts w:eastAsia="SimSun"/>
        </w:rPr>
        <w:t>ey Issue</w:t>
      </w:r>
      <w:r w:rsidRPr="00551DAE">
        <w:rPr>
          <w:rFonts w:eastAsia="SimSun"/>
        </w:rPr>
        <w:t>#2,</w:t>
      </w:r>
      <w:r w:rsidR="008D58B8">
        <w:rPr>
          <w:rFonts w:eastAsia="SimSun"/>
        </w:rPr>
        <w:t xml:space="preserve"> AMF key separation, </w:t>
      </w:r>
      <w:r w:rsidRPr="00551DAE">
        <w:rPr>
          <w:rFonts w:eastAsia="SimSun"/>
        </w:rPr>
        <w:t xml:space="preserve">it is concluded not to consider in the present document, since the use case that this key issue is addressing, is not concluded in TR 23.740 [5]. </w:t>
      </w:r>
    </w:p>
    <w:p w14:paraId="19E8D875" w14:textId="511EC0E9" w:rsidR="00292A77" w:rsidRPr="00551DAE" w:rsidRDefault="00292A77" w:rsidP="00551DAE">
      <w:pPr>
        <w:rPr>
          <w:rFonts w:eastAsia="SimSun"/>
          <w:lang w:eastAsia="zh-CN"/>
        </w:rPr>
      </w:pPr>
      <w:ins w:id="881" w:author="Nair, Suresh P. (Nokia - US/Murray Hill)" w:date="2019-10-20T17:58:00Z">
        <w:r w:rsidRPr="00292A77">
          <w:rPr>
            <w:rFonts w:eastAsia="SimSun"/>
          </w:rPr>
          <w:t xml:space="preserve">For Key Issue #4, it is recommended that no normative work is </w:t>
        </w:r>
        <w:commentRangeStart w:id="882"/>
        <w:r w:rsidRPr="00292A77">
          <w:rPr>
            <w:rFonts w:eastAsia="SimSun"/>
          </w:rPr>
          <w:t>required</w:t>
        </w:r>
      </w:ins>
      <w:commentRangeEnd w:id="882"/>
      <w:ins w:id="883" w:author="Nair, Suresh P. (Nokia - US/Murray Hill)" w:date="2019-10-20T17:59:00Z">
        <w:r w:rsidR="00B520F9">
          <w:rPr>
            <w:rStyle w:val="CommentReference"/>
          </w:rPr>
          <w:commentReference w:id="882"/>
        </w:r>
      </w:ins>
      <w:ins w:id="884" w:author="Nair, Suresh P. (Nokia - US/Murray Hill)" w:date="2019-10-20T17:58:00Z">
        <w:r w:rsidRPr="00292A77">
          <w:rPr>
            <w:rFonts w:eastAsia="SimSun"/>
          </w:rPr>
          <w:t>.</w:t>
        </w:r>
      </w:ins>
    </w:p>
    <w:p w14:paraId="64CDFDC5" w14:textId="56A64D0E" w:rsidR="00551DAE" w:rsidRPr="00615C8C" w:rsidRDefault="00F171E3" w:rsidP="006F2406">
      <w:pPr>
        <w:rPr>
          <w:rFonts w:eastAsia="SimSun"/>
        </w:rPr>
      </w:pPr>
      <w:r w:rsidRPr="00F171E3">
        <w:rPr>
          <w:rFonts w:eastAsia="SimSun"/>
        </w:rPr>
        <w:t>For Key Issue #5, it is recommended that</w:t>
      </w:r>
      <w:r>
        <w:rPr>
          <w:rFonts w:eastAsia="SimSun"/>
        </w:rPr>
        <w:t xml:space="preserve"> </w:t>
      </w:r>
      <w:r w:rsidRPr="00F171E3">
        <w:rPr>
          <w:rFonts w:eastAsia="SimSun"/>
        </w:rPr>
        <w:t>Solution #9 is used as the basis for normative work</w:t>
      </w:r>
      <w:r w:rsidR="006F2406">
        <w:rPr>
          <w:rFonts w:eastAsia="SimSun"/>
        </w:rPr>
        <w:t>.</w:t>
      </w:r>
    </w:p>
    <w:p w14:paraId="2028B0D6" w14:textId="77777777" w:rsidR="00D14218" w:rsidRPr="00D14218" w:rsidRDefault="00D14218" w:rsidP="00D14218">
      <w:pPr>
        <w:pStyle w:val="Heading1"/>
      </w:pPr>
      <w:bookmarkStart w:id="885" w:name="_Toc3549601"/>
      <w:bookmarkStart w:id="886" w:name="_Toc8368955"/>
      <w:bookmarkStart w:id="887" w:name="_Toc8369534"/>
      <w:bookmarkStart w:id="888" w:name="_Toc22537138"/>
      <w:r>
        <w:t>9</w:t>
      </w:r>
      <w:r>
        <w:tab/>
        <w:t>Recommendations</w:t>
      </w:r>
      <w:bookmarkEnd w:id="885"/>
      <w:bookmarkEnd w:id="886"/>
      <w:bookmarkEnd w:id="887"/>
      <w:bookmarkEnd w:id="888"/>
    </w:p>
    <w:p w14:paraId="5414D284" w14:textId="2D82BB43" w:rsidR="00FD2920" w:rsidRPr="00FD2920" w:rsidRDefault="00AF5B0F" w:rsidP="00FD2920">
      <w:bookmarkStart w:id="889" w:name="_Hlk12593316"/>
      <w:r w:rsidRPr="00AF5B0F">
        <w:t>For Key Issue #1 Authentication for access to specific Network Slices, a merge of Solution#1, solution#2 and Solution#4 are recommended as the basis for the normative work.</w:t>
      </w:r>
    </w:p>
    <w:bookmarkEnd w:id="889"/>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890" w:name="historyclause"/>
      <w:r w:rsidRPr="00235394">
        <w:br w:type="page"/>
      </w:r>
      <w:bookmarkStart w:id="891" w:name="_Toc3549602"/>
      <w:bookmarkStart w:id="892" w:name="_Toc8368956"/>
      <w:bookmarkStart w:id="893" w:name="_Toc8369535"/>
      <w:bookmarkStart w:id="894" w:name="_Toc22537139"/>
      <w:r w:rsidRPr="00235394">
        <w:t>Annex &lt;X&gt;:</w:t>
      </w:r>
      <w:r w:rsidRPr="00235394">
        <w:br/>
        <w:t>Change history</w:t>
      </w:r>
      <w:bookmarkEnd w:id="891"/>
      <w:bookmarkEnd w:id="892"/>
      <w:bookmarkEnd w:id="893"/>
      <w:bookmarkEnd w:id="894"/>
    </w:p>
    <w:p w14:paraId="61DD0A44" w14:textId="77777777" w:rsidR="00D756B6" w:rsidRPr="00235394" w:rsidRDefault="00D756B6" w:rsidP="00D756B6">
      <w:pPr>
        <w:pStyle w:val="TH"/>
      </w:pPr>
      <w:bookmarkStart w:id="895" w:name="OLE_LINK6"/>
      <w:bookmarkStart w:id="896" w:name="OLE_LINK7"/>
      <w:bookmarkStart w:id="897" w:name="OLE_LINK20"/>
      <w:bookmarkStart w:id="898" w:name="OLE_LINK21"/>
      <w:bookmarkStart w:id="89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895"/>
          <w:bookmarkEnd w:id="896"/>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c>
          <w:tcPr>
            <w:tcW w:w="800" w:type="dxa"/>
            <w:shd w:val="solid" w:color="FFFFFF" w:fill="auto"/>
          </w:tcPr>
          <w:p w14:paraId="1CDA28D3" w14:textId="6552CF3A" w:rsidR="002144E4" w:rsidRDefault="002144E4" w:rsidP="006B0D02">
            <w:pPr>
              <w:pStyle w:val="TAC"/>
              <w:rPr>
                <w:sz w:val="16"/>
                <w:szCs w:val="16"/>
              </w:rPr>
            </w:pPr>
            <w:r>
              <w:rPr>
                <w:sz w:val="16"/>
                <w:szCs w:val="16"/>
              </w:rPr>
              <w:t>06/27/19</w:t>
            </w:r>
          </w:p>
        </w:tc>
        <w:tc>
          <w:tcPr>
            <w:tcW w:w="800" w:type="dxa"/>
            <w:shd w:val="solid" w:color="FFFFFF" w:fill="auto"/>
          </w:tcPr>
          <w:p w14:paraId="785CECDB" w14:textId="69BB6A1B" w:rsidR="002144E4" w:rsidRDefault="002144E4" w:rsidP="006B0D02">
            <w:pPr>
              <w:pStyle w:val="TAC"/>
              <w:rPr>
                <w:sz w:val="16"/>
                <w:szCs w:val="16"/>
              </w:rPr>
            </w:pPr>
            <w:r>
              <w:rPr>
                <w:sz w:val="16"/>
                <w:szCs w:val="16"/>
              </w:rPr>
              <w:t>SA3#95Bis</w:t>
            </w:r>
          </w:p>
        </w:tc>
        <w:tc>
          <w:tcPr>
            <w:tcW w:w="1094" w:type="dxa"/>
            <w:shd w:val="solid" w:color="FFFFFF" w:fill="auto"/>
          </w:tcPr>
          <w:p w14:paraId="1FF79555" w14:textId="30083F57" w:rsidR="002144E4" w:rsidRDefault="002144E4" w:rsidP="006B0D02">
            <w:pPr>
              <w:pStyle w:val="TAC"/>
              <w:rPr>
                <w:sz w:val="16"/>
                <w:szCs w:val="16"/>
              </w:rPr>
            </w:pPr>
            <w:r>
              <w:rPr>
                <w:sz w:val="16"/>
                <w:szCs w:val="16"/>
              </w:rPr>
              <w:t>S3-192346</w:t>
            </w:r>
          </w:p>
        </w:tc>
        <w:tc>
          <w:tcPr>
            <w:tcW w:w="425" w:type="dxa"/>
            <w:shd w:val="solid" w:color="FFFFFF" w:fill="auto"/>
          </w:tcPr>
          <w:p w14:paraId="78289672" w14:textId="77777777" w:rsidR="002144E4" w:rsidRPr="006B0D02" w:rsidRDefault="002144E4" w:rsidP="006B0D02">
            <w:pPr>
              <w:pStyle w:val="TAL"/>
              <w:rPr>
                <w:sz w:val="16"/>
                <w:szCs w:val="16"/>
              </w:rPr>
            </w:pPr>
          </w:p>
        </w:tc>
        <w:tc>
          <w:tcPr>
            <w:tcW w:w="425" w:type="dxa"/>
            <w:shd w:val="solid" w:color="FFFFFF" w:fill="auto"/>
          </w:tcPr>
          <w:p w14:paraId="482098F0" w14:textId="77777777" w:rsidR="002144E4" w:rsidRPr="006B0D02" w:rsidRDefault="002144E4" w:rsidP="006B0D02">
            <w:pPr>
              <w:pStyle w:val="TAR"/>
              <w:rPr>
                <w:sz w:val="16"/>
                <w:szCs w:val="16"/>
              </w:rPr>
            </w:pPr>
          </w:p>
        </w:tc>
        <w:tc>
          <w:tcPr>
            <w:tcW w:w="425" w:type="dxa"/>
            <w:shd w:val="solid" w:color="FFFFFF" w:fill="auto"/>
          </w:tcPr>
          <w:p w14:paraId="2597FD0A" w14:textId="77777777" w:rsidR="002144E4" w:rsidRPr="006B0D02" w:rsidRDefault="002144E4" w:rsidP="006B0D02">
            <w:pPr>
              <w:pStyle w:val="TAC"/>
              <w:rPr>
                <w:sz w:val="16"/>
                <w:szCs w:val="16"/>
              </w:rPr>
            </w:pPr>
          </w:p>
        </w:tc>
        <w:tc>
          <w:tcPr>
            <w:tcW w:w="4962" w:type="dxa"/>
            <w:shd w:val="solid" w:color="FFFFFF" w:fill="auto"/>
          </w:tcPr>
          <w:p w14:paraId="52D337E8" w14:textId="69AA5A30" w:rsidR="002144E4" w:rsidRDefault="00072389" w:rsidP="006B0D02">
            <w:pPr>
              <w:pStyle w:val="TAL"/>
              <w:rPr>
                <w:sz w:val="16"/>
                <w:szCs w:val="16"/>
              </w:rPr>
            </w:pPr>
            <w:r>
              <w:rPr>
                <w:sz w:val="16"/>
                <w:szCs w:val="16"/>
              </w:rPr>
              <w:t>Tdocs S3-192363, S3-192260,</w:t>
            </w:r>
            <w:r w:rsidR="00AB07AC">
              <w:t xml:space="preserve"> </w:t>
            </w:r>
            <w:r w:rsidR="00AB07AC" w:rsidRPr="00AB07AC">
              <w:rPr>
                <w:sz w:val="16"/>
                <w:szCs w:val="16"/>
              </w:rPr>
              <w:t>S3-192367</w:t>
            </w:r>
            <w:r w:rsidR="00AB07AC">
              <w:rPr>
                <w:sz w:val="16"/>
                <w:szCs w:val="16"/>
              </w:rPr>
              <w:t>,</w:t>
            </w:r>
            <w:r>
              <w:rPr>
                <w:sz w:val="16"/>
                <w:szCs w:val="16"/>
              </w:rPr>
              <w:t xml:space="preserve"> </w:t>
            </w:r>
            <w:r w:rsidR="00A04BEB" w:rsidRPr="00A04BEB">
              <w:rPr>
                <w:sz w:val="16"/>
                <w:szCs w:val="16"/>
              </w:rPr>
              <w:t>S3-192369</w:t>
            </w:r>
            <w:r w:rsidR="00A04BEB">
              <w:rPr>
                <w:sz w:val="16"/>
                <w:szCs w:val="16"/>
              </w:rPr>
              <w:t xml:space="preserve">, </w:t>
            </w:r>
            <w:r w:rsidR="00C541E9">
              <w:rPr>
                <w:sz w:val="16"/>
                <w:szCs w:val="16"/>
              </w:rPr>
              <w:t>S3-192370</w:t>
            </w:r>
            <w:r w:rsidR="006028FB">
              <w:rPr>
                <w:sz w:val="16"/>
                <w:szCs w:val="16"/>
              </w:rPr>
              <w:t>,</w:t>
            </w:r>
            <w:r w:rsidR="006028FB">
              <w:t xml:space="preserve"> </w:t>
            </w:r>
            <w:r w:rsidR="006028FB" w:rsidRPr="006028FB">
              <w:rPr>
                <w:sz w:val="16"/>
                <w:szCs w:val="16"/>
              </w:rPr>
              <w:t>S3-192371</w:t>
            </w:r>
            <w:r w:rsidR="006028FB">
              <w:rPr>
                <w:sz w:val="16"/>
                <w:szCs w:val="16"/>
              </w:rPr>
              <w:t xml:space="preserve">, </w:t>
            </w:r>
            <w:r w:rsidR="000821A7" w:rsidRPr="000821A7">
              <w:rPr>
                <w:sz w:val="16"/>
                <w:szCs w:val="16"/>
              </w:rPr>
              <w:t>S3-192372</w:t>
            </w:r>
            <w:r w:rsidR="000821A7">
              <w:rPr>
                <w:sz w:val="16"/>
                <w:szCs w:val="16"/>
              </w:rPr>
              <w:t xml:space="preserve">, </w:t>
            </w:r>
            <w:r w:rsidR="00FB6246">
              <w:rPr>
                <w:sz w:val="16"/>
                <w:szCs w:val="16"/>
              </w:rPr>
              <w:t xml:space="preserve">S3-192374, </w:t>
            </w:r>
            <w:r w:rsidR="0003672B">
              <w:rPr>
                <w:sz w:val="16"/>
                <w:szCs w:val="16"/>
              </w:rPr>
              <w:t>S3-</w:t>
            </w:r>
            <w:r w:rsidR="00EB09B9">
              <w:rPr>
                <w:sz w:val="16"/>
                <w:szCs w:val="16"/>
              </w:rPr>
              <w:t>192375</w:t>
            </w:r>
            <w:r w:rsidR="0011631E">
              <w:rPr>
                <w:sz w:val="16"/>
                <w:szCs w:val="16"/>
              </w:rPr>
              <w:t>, S3-192376</w:t>
            </w:r>
            <w:r w:rsidR="00117BC0">
              <w:rPr>
                <w:sz w:val="16"/>
                <w:szCs w:val="16"/>
              </w:rPr>
              <w:t>, S3-192373</w:t>
            </w:r>
            <w:r w:rsidR="009162D2">
              <w:rPr>
                <w:sz w:val="16"/>
                <w:szCs w:val="16"/>
              </w:rPr>
              <w:t>, S3-192366</w:t>
            </w:r>
            <w:r w:rsidR="00117BC0">
              <w:rPr>
                <w:sz w:val="16"/>
                <w:szCs w:val="16"/>
              </w:rPr>
              <w:t>.</w:t>
            </w:r>
          </w:p>
        </w:tc>
        <w:tc>
          <w:tcPr>
            <w:tcW w:w="708" w:type="dxa"/>
            <w:shd w:val="solid" w:color="FFFFFF" w:fill="auto"/>
          </w:tcPr>
          <w:p w14:paraId="0C149FDE" w14:textId="3E349847" w:rsidR="002144E4" w:rsidRDefault="002144E4" w:rsidP="007D6048">
            <w:pPr>
              <w:pStyle w:val="TAC"/>
              <w:rPr>
                <w:sz w:val="16"/>
                <w:szCs w:val="16"/>
              </w:rPr>
            </w:pPr>
            <w:r>
              <w:rPr>
                <w:sz w:val="16"/>
                <w:szCs w:val="16"/>
              </w:rPr>
              <w:t>0.5.0</w:t>
            </w:r>
          </w:p>
        </w:tc>
      </w:tr>
      <w:tr w:rsidR="00632E81" w:rsidRPr="006B0D02" w14:paraId="68B4D4F8" w14:textId="77777777" w:rsidTr="007D6048">
        <w:tc>
          <w:tcPr>
            <w:tcW w:w="800" w:type="dxa"/>
            <w:shd w:val="solid" w:color="FFFFFF" w:fill="auto"/>
          </w:tcPr>
          <w:p w14:paraId="7538C4E0" w14:textId="7605B401" w:rsidR="00632E81" w:rsidRDefault="00632E81" w:rsidP="006B0D02">
            <w:pPr>
              <w:pStyle w:val="TAC"/>
              <w:rPr>
                <w:sz w:val="16"/>
                <w:szCs w:val="16"/>
              </w:rPr>
            </w:pPr>
            <w:r>
              <w:rPr>
                <w:sz w:val="16"/>
                <w:szCs w:val="16"/>
              </w:rPr>
              <w:t>08/30/19</w:t>
            </w:r>
          </w:p>
        </w:tc>
        <w:tc>
          <w:tcPr>
            <w:tcW w:w="800" w:type="dxa"/>
            <w:shd w:val="solid" w:color="FFFFFF" w:fill="auto"/>
          </w:tcPr>
          <w:p w14:paraId="1DE5AC67" w14:textId="477D1855" w:rsidR="00632E81" w:rsidRDefault="00632E81" w:rsidP="006B0D02">
            <w:pPr>
              <w:pStyle w:val="TAC"/>
              <w:rPr>
                <w:sz w:val="16"/>
                <w:szCs w:val="16"/>
              </w:rPr>
            </w:pPr>
            <w:r>
              <w:rPr>
                <w:sz w:val="16"/>
                <w:szCs w:val="16"/>
              </w:rPr>
              <w:t>SA3#96</w:t>
            </w:r>
          </w:p>
        </w:tc>
        <w:tc>
          <w:tcPr>
            <w:tcW w:w="1094" w:type="dxa"/>
            <w:shd w:val="solid" w:color="FFFFFF" w:fill="auto"/>
          </w:tcPr>
          <w:p w14:paraId="0F13BBF8" w14:textId="7F6E6CBA" w:rsidR="00632E81" w:rsidRDefault="00632E81" w:rsidP="006B0D02">
            <w:pPr>
              <w:pStyle w:val="TAC"/>
              <w:rPr>
                <w:sz w:val="16"/>
                <w:szCs w:val="16"/>
              </w:rPr>
            </w:pPr>
            <w:r>
              <w:rPr>
                <w:sz w:val="16"/>
                <w:szCs w:val="16"/>
              </w:rPr>
              <w:t>S3-193119</w:t>
            </w:r>
          </w:p>
        </w:tc>
        <w:tc>
          <w:tcPr>
            <w:tcW w:w="425" w:type="dxa"/>
            <w:shd w:val="solid" w:color="FFFFFF" w:fill="auto"/>
          </w:tcPr>
          <w:p w14:paraId="031ED6B0" w14:textId="77777777" w:rsidR="00632E81" w:rsidRPr="006B0D02" w:rsidRDefault="00632E81" w:rsidP="006B0D02">
            <w:pPr>
              <w:pStyle w:val="TAL"/>
              <w:rPr>
                <w:sz w:val="16"/>
                <w:szCs w:val="16"/>
              </w:rPr>
            </w:pPr>
          </w:p>
        </w:tc>
        <w:tc>
          <w:tcPr>
            <w:tcW w:w="425" w:type="dxa"/>
            <w:shd w:val="solid" w:color="FFFFFF" w:fill="auto"/>
          </w:tcPr>
          <w:p w14:paraId="511EDD40" w14:textId="77777777" w:rsidR="00632E81" w:rsidRPr="006B0D02" w:rsidRDefault="00632E81" w:rsidP="006B0D02">
            <w:pPr>
              <w:pStyle w:val="TAR"/>
              <w:rPr>
                <w:sz w:val="16"/>
                <w:szCs w:val="16"/>
              </w:rPr>
            </w:pPr>
          </w:p>
        </w:tc>
        <w:tc>
          <w:tcPr>
            <w:tcW w:w="425" w:type="dxa"/>
            <w:shd w:val="solid" w:color="FFFFFF" w:fill="auto"/>
          </w:tcPr>
          <w:p w14:paraId="281ACCC0" w14:textId="77777777" w:rsidR="00632E81" w:rsidRPr="006B0D02" w:rsidRDefault="00632E81" w:rsidP="006B0D02">
            <w:pPr>
              <w:pStyle w:val="TAC"/>
              <w:rPr>
                <w:sz w:val="16"/>
                <w:szCs w:val="16"/>
              </w:rPr>
            </w:pPr>
          </w:p>
        </w:tc>
        <w:tc>
          <w:tcPr>
            <w:tcW w:w="4962" w:type="dxa"/>
            <w:shd w:val="solid" w:color="FFFFFF" w:fill="auto"/>
          </w:tcPr>
          <w:p w14:paraId="272DACD4" w14:textId="2F2AB689" w:rsidR="00632E81" w:rsidRDefault="00632E81" w:rsidP="006B0D02">
            <w:pPr>
              <w:pStyle w:val="TAL"/>
              <w:rPr>
                <w:sz w:val="16"/>
                <w:szCs w:val="16"/>
              </w:rPr>
            </w:pPr>
            <w:r>
              <w:rPr>
                <w:sz w:val="16"/>
                <w:szCs w:val="16"/>
              </w:rPr>
              <w:t xml:space="preserve">Tdocs </w:t>
            </w:r>
            <w:r w:rsidR="00C50240">
              <w:rPr>
                <w:sz w:val="16"/>
                <w:szCs w:val="16"/>
              </w:rPr>
              <w:t>S3-1</w:t>
            </w:r>
            <w:r w:rsidR="00C806DA">
              <w:rPr>
                <w:sz w:val="16"/>
                <w:szCs w:val="16"/>
              </w:rPr>
              <w:t xml:space="preserve">82852, </w:t>
            </w:r>
            <w:r w:rsidR="00302F77" w:rsidRPr="00302F77">
              <w:rPr>
                <w:sz w:val="16"/>
                <w:szCs w:val="16"/>
              </w:rPr>
              <w:t>S3-193121</w:t>
            </w:r>
            <w:r w:rsidR="00302F77">
              <w:rPr>
                <w:sz w:val="16"/>
                <w:szCs w:val="16"/>
              </w:rPr>
              <w:t xml:space="preserve">, </w:t>
            </w:r>
            <w:r>
              <w:rPr>
                <w:sz w:val="16"/>
                <w:szCs w:val="16"/>
              </w:rPr>
              <w:t xml:space="preserve">S3-193122, </w:t>
            </w:r>
            <w:r w:rsidR="00E00B38">
              <w:rPr>
                <w:sz w:val="16"/>
                <w:szCs w:val="16"/>
              </w:rPr>
              <w:t>S</w:t>
            </w:r>
            <w:r w:rsidR="00017802">
              <w:rPr>
                <w:sz w:val="16"/>
                <w:szCs w:val="16"/>
              </w:rPr>
              <w:t xml:space="preserve">3-193123, </w:t>
            </w:r>
            <w:r w:rsidR="00C77F41">
              <w:rPr>
                <w:sz w:val="16"/>
                <w:szCs w:val="16"/>
              </w:rPr>
              <w:t xml:space="preserve">S3-192124, </w:t>
            </w:r>
            <w:r>
              <w:rPr>
                <w:sz w:val="16"/>
                <w:szCs w:val="16"/>
              </w:rPr>
              <w:t>S3-193125</w:t>
            </w:r>
            <w:r w:rsidR="003653A4">
              <w:rPr>
                <w:sz w:val="16"/>
                <w:szCs w:val="16"/>
              </w:rPr>
              <w:t>, S3-193201</w:t>
            </w:r>
            <w:r>
              <w:rPr>
                <w:sz w:val="16"/>
                <w:szCs w:val="16"/>
              </w:rPr>
              <w:t xml:space="preserve"> </w:t>
            </w:r>
          </w:p>
        </w:tc>
        <w:tc>
          <w:tcPr>
            <w:tcW w:w="708" w:type="dxa"/>
            <w:shd w:val="solid" w:color="FFFFFF" w:fill="auto"/>
          </w:tcPr>
          <w:p w14:paraId="1E4C1B02" w14:textId="24B955BB" w:rsidR="00632E81" w:rsidRDefault="00632E81" w:rsidP="007D6048">
            <w:pPr>
              <w:pStyle w:val="TAC"/>
              <w:rPr>
                <w:sz w:val="16"/>
                <w:szCs w:val="16"/>
              </w:rPr>
            </w:pPr>
            <w:r>
              <w:rPr>
                <w:sz w:val="16"/>
                <w:szCs w:val="16"/>
              </w:rPr>
              <w:t>0.6.</w:t>
            </w:r>
            <w:r w:rsidR="008135BD">
              <w:rPr>
                <w:sz w:val="16"/>
                <w:szCs w:val="16"/>
              </w:rPr>
              <w:t>0</w:t>
            </w:r>
          </w:p>
        </w:tc>
      </w:tr>
      <w:tr w:rsidR="00E40421" w:rsidRPr="006B0D02" w14:paraId="17367962" w14:textId="77777777" w:rsidTr="007D6048">
        <w:trPr>
          <w:ins w:id="900" w:author="Nair, Suresh P. (Nokia - US/Murray Hill)" w:date="2019-10-20T17:38:00Z"/>
        </w:trPr>
        <w:tc>
          <w:tcPr>
            <w:tcW w:w="800" w:type="dxa"/>
            <w:shd w:val="solid" w:color="FFFFFF" w:fill="auto"/>
          </w:tcPr>
          <w:p w14:paraId="772174C3" w14:textId="1964944C" w:rsidR="00E40421" w:rsidRDefault="00E40421" w:rsidP="006B0D02">
            <w:pPr>
              <w:pStyle w:val="TAC"/>
              <w:rPr>
                <w:ins w:id="901" w:author="Nair, Suresh P. (Nokia - US/Murray Hill)" w:date="2019-10-20T17:38:00Z"/>
                <w:sz w:val="16"/>
                <w:szCs w:val="16"/>
              </w:rPr>
            </w:pPr>
            <w:ins w:id="902" w:author="Nair, Suresh P. (Nokia - US/Murray Hill)" w:date="2019-10-20T17:38:00Z">
              <w:r>
                <w:rPr>
                  <w:sz w:val="16"/>
                  <w:szCs w:val="16"/>
                </w:rPr>
                <w:t>10/18/210</w:t>
              </w:r>
            </w:ins>
          </w:p>
        </w:tc>
        <w:tc>
          <w:tcPr>
            <w:tcW w:w="800" w:type="dxa"/>
            <w:shd w:val="solid" w:color="FFFFFF" w:fill="auto"/>
          </w:tcPr>
          <w:p w14:paraId="59895074" w14:textId="528682A9" w:rsidR="00E40421" w:rsidRDefault="00E40421" w:rsidP="006B0D02">
            <w:pPr>
              <w:pStyle w:val="TAC"/>
              <w:rPr>
                <w:ins w:id="903" w:author="Nair, Suresh P. (Nokia - US/Murray Hill)" w:date="2019-10-20T17:38:00Z"/>
                <w:sz w:val="16"/>
                <w:szCs w:val="16"/>
              </w:rPr>
            </w:pPr>
            <w:ins w:id="904" w:author="Nair, Suresh P. (Nokia - US/Murray Hill)" w:date="2019-10-20T17:38:00Z">
              <w:r>
                <w:rPr>
                  <w:sz w:val="16"/>
                  <w:szCs w:val="16"/>
                </w:rPr>
                <w:t>SA3#</w:t>
              </w:r>
            </w:ins>
            <w:ins w:id="905" w:author="Nair, Suresh P. (Nokia - US/Murray Hill)" w:date="2019-10-20T17:39:00Z">
              <w:r>
                <w:rPr>
                  <w:sz w:val="16"/>
                  <w:szCs w:val="16"/>
                </w:rPr>
                <w:t>96 ad</w:t>
              </w:r>
            </w:ins>
            <w:ins w:id="906" w:author="Nair, Suresh P. (Nokia - US/Murray Hill)" w:date="2019-10-23T15:18:00Z">
              <w:r w:rsidR="00261F0C">
                <w:rPr>
                  <w:sz w:val="16"/>
                  <w:szCs w:val="16"/>
                </w:rPr>
                <w:t>-</w:t>
              </w:r>
            </w:ins>
            <w:ins w:id="907" w:author="Nair, Suresh P. (Nokia - US/Murray Hill)" w:date="2019-10-20T17:39:00Z">
              <w:r>
                <w:rPr>
                  <w:sz w:val="16"/>
                  <w:szCs w:val="16"/>
                </w:rPr>
                <w:t>hoc</w:t>
              </w:r>
            </w:ins>
          </w:p>
        </w:tc>
        <w:tc>
          <w:tcPr>
            <w:tcW w:w="1094" w:type="dxa"/>
            <w:shd w:val="solid" w:color="FFFFFF" w:fill="auto"/>
          </w:tcPr>
          <w:p w14:paraId="03E05679" w14:textId="14E9AB49" w:rsidR="00E40421" w:rsidRDefault="00E40421" w:rsidP="006B0D02">
            <w:pPr>
              <w:pStyle w:val="TAC"/>
              <w:rPr>
                <w:ins w:id="908" w:author="Nair, Suresh P. (Nokia - US/Murray Hill)" w:date="2019-10-20T17:38:00Z"/>
                <w:sz w:val="16"/>
                <w:szCs w:val="16"/>
              </w:rPr>
            </w:pPr>
            <w:ins w:id="909" w:author="Nair, Suresh P. (Nokia - US/Murray Hill)" w:date="2019-10-20T17:39:00Z">
              <w:r>
                <w:rPr>
                  <w:sz w:val="16"/>
                  <w:szCs w:val="16"/>
                </w:rPr>
                <w:t>S3-193732</w:t>
              </w:r>
            </w:ins>
          </w:p>
        </w:tc>
        <w:tc>
          <w:tcPr>
            <w:tcW w:w="425" w:type="dxa"/>
            <w:shd w:val="solid" w:color="FFFFFF" w:fill="auto"/>
          </w:tcPr>
          <w:p w14:paraId="50621BC0" w14:textId="77777777" w:rsidR="00E40421" w:rsidRPr="006B0D02" w:rsidRDefault="00E40421" w:rsidP="006B0D02">
            <w:pPr>
              <w:pStyle w:val="TAL"/>
              <w:rPr>
                <w:ins w:id="910" w:author="Nair, Suresh P. (Nokia - US/Murray Hill)" w:date="2019-10-20T17:38:00Z"/>
                <w:sz w:val="16"/>
                <w:szCs w:val="16"/>
              </w:rPr>
            </w:pPr>
          </w:p>
        </w:tc>
        <w:tc>
          <w:tcPr>
            <w:tcW w:w="425" w:type="dxa"/>
            <w:shd w:val="solid" w:color="FFFFFF" w:fill="auto"/>
          </w:tcPr>
          <w:p w14:paraId="5ECF6CA4" w14:textId="77777777" w:rsidR="00E40421" w:rsidRPr="006B0D02" w:rsidRDefault="00E40421" w:rsidP="006B0D02">
            <w:pPr>
              <w:pStyle w:val="TAR"/>
              <w:rPr>
                <w:ins w:id="911" w:author="Nair, Suresh P. (Nokia - US/Murray Hill)" w:date="2019-10-20T17:38:00Z"/>
                <w:sz w:val="16"/>
                <w:szCs w:val="16"/>
              </w:rPr>
            </w:pPr>
          </w:p>
        </w:tc>
        <w:tc>
          <w:tcPr>
            <w:tcW w:w="425" w:type="dxa"/>
            <w:shd w:val="solid" w:color="FFFFFF" w:fill="auto"/>
          </w:tcPr>
          <w:p w14:paraId="5687ABE4" w14:textId="77777777" w:rsidR="00E40421" w:rsidRPr="006B0D02" w:rsidRDefault="00E40421" w:rsidP="006B0D02">
            <w:pPr>
              <w:pStyle w:val="TAC"/>
              <w:rPr>
                <w:ins w:id="912" w:author="Nair, Suresh P. (Nokia - US/Murray Hill)" w:date="2019-10-20T17:38:00Z"/>
                <w:sz w:val="16"/>
                <w:szCs w:val="16"/>
              </w:rPr>
            </w:pPr>
          </w:p>
        </w:tc>
        <w:tc>
          <w:tcPr>
            <w:tcW w:w="4962" w:type="dxa"/>
            <w:shd w:val="solid" w:color="FFFFFF" w:fill="auto"/>
          </w:tcPr>
          <w:p w14:paraId="2DDA1B47" w14:textId="38200DFA" w:rsidR="00E40421" w:rsidRDefault="00E40421" w:rsidP="006B0D02">
            <w:pPr>
              <w:pStyle w:val="TAL"/>
              <w:rPr>
                <w:ins w:id="913" w:author="Nair, Suresh P. (Nokia - US/Murray Hill)" w:date="2019-10-20T17:38:00Z"/>
                <w:sz w:val="16"/>
                <w:szCs w:val="16"/>
              </w:rPr>
            </w:pPr>
            <w:ins w:id="914" w:author="Nair, Suresh P. (Nokia - US/Murray Hill)" w:date="2019-10-20T17:38:00Z">
              <w:r>
                <w:rPr>
                  <w:sz w:val="16"/>
                  <w:szCs w:val="16"/>
                </w:rPr>
                <w:t xml:space="preserve">Tdocs </w:t>
              </w:r>
            </w:ins>
            <w:ins w:id="915" w:author="Nair, Suresh P. (Nokia - US/Murray Hill)" w:date="2019-10-23T14:52:00Z">
              <w:r w:rsidR="005A72BF">
                <w:rPr>
                  <w:sz w:val="16"/>
                  <w:szCs w:val="16"/>
                </w:rPr>
                <w:t>S3-193301,</w:t>
              </w:r>
            </w:ins>
            <w:ins w:id="916" w:author="Nair, Suresh P. (Nokia - US/Murray Hill)" w:date="2019-10-23T15:05:00Z">
              <w:r w:rsidR="00E75AEF">
                <w:rPr>
                  <w:sz w:val="16"/>
                  <w:szCs w:val="16"/>
                </w:rPr>
                <w:t xml:space="preserve"> S3-193354,</w:t>
              </w:r>
            </w:ins>
            <w:ins w:id="917" w:author="Nair, Suresh P. (Nokia - US/Murray Hill)" w:date="2019-10-23T15:06:00Z">
              <w:r w:rsidR="00E75AEF">
                <w:rPr>
                  <w:sz w:val="16"/>
                  <w:szCs w:val="16"/>
                </w:rPr>
                <w:t xml:space="preserve"> </w:t>
              </w:r>
            </w:ins>
            <w:ins w:id="918" w:author="Nair, Suresh P. (Nokia - US/Murray Hill)" w:date="2019-10-20T17:48:00Z">
              <w:r w:rsidR="00332AE3">
                <w:rPr>
                  <w:sz w:val="16"/>
                  <w:szCs w:val="16"/>
                </w:rPr>
                <w:t>S3-193731,</w:t>
              </w:r>
            </w:ins>
            <w:ins w:id="919" w:author="Nair, Suresh P. (Nokia - US/Murray Hill)" w:date="2019-10-20T17:49:00Z">
              <w:r w:rsidR="002C09CD">
                <w:rPr>
                  <w:sz w:val="16"/>
                  <w:szCs w:val="16"/>
                </w:rPr>
                <w:t xml:space="preserve"> </w:t>
              </w:r>
            </w:ins>
            <w:ins w:id="920" w:author="Nair, Suresh P. (Nokia - US/Murray Hill)" w:date="2019-10-20T17:54:00Z">
              <w:r w:rsidR="0015220C">
                <w:rPr>
                  <w:sz w:val="16"/>
                  <w:szCs w:val="16"/>
                </w:rPr>
                <w:t xml:space="preserve">S3-193734, </w:t>
              </w:r>
            </w:ins>
            <w:ins w:id="921" w:author="Nair, Suresh P. (Nokia - US/Murray Hill)" w:date="2019-10-20T17:57:00Z">
              <w:r w:rsidR="008474CB">
                <w:rPr>
                  <w:sz w:val="16"/>
                  <w:szCs w:val="16"/>
                </w:rPr>
                <w:t xml:space="preserve">S3-193735, </w:t>
              </w:r>
            </w:ins>
            <w:ins w:id="922" w:author="Nair, Suresh P. (Nokia - US/Murray Hill)" w:date="2019-10-20T17:59:00Z">
              <w:r w:rsidR="00A47C0C">
                <w:rPr>
                  <w:sz w:val="16"/>
                  <w:szCs w:val="16"/>
                </w:rPr>
                <w:t xml:space="preserve">S3-193736, </w:t>
              </w:r>
            </w:ins>
            <w:ins w:id="923" w:author="Nair, Suresh P. (Nokia - US/Murray Hill)" w:date="2019-10-20T18:03:00Z">
              <w:r w:rsidR="0096596D">
                <w:rPr>
                  <w:sz w:val="16"/>
                  <w:szCs w:val="16"/>
                </w:rPr>
                <w:t>S3-193819,</w:t>
              </w:r>
            </w:ins>
            <w:ins w:id="924" w:author="Nair, Suresh P. (Nokia - US/Murray Hill)" w:date="2019-10-20T18:07:00Z">
              <w:r w:rsidR="007155A5">
                <w:rPr>
                  <w:sz w:val="16"/>
                  <w:szCs w:val="16"/>
                </w:rPr>
                <w:t xml:space="preserve"> S3-193820,</w:t>
              </w:r>
            </w:ins>
            <w:ins w:id="925" w:author="Nair, Suresh P. (Nokia - US/Murray Hill)" w:date="2019-10-20T18:03:00Z">
              <w:r w:rsidR="0096596D">
                <w:rPr>
                  <w:sz w:val="16"/>
                  <w:szCs w:val="16"/>
                </w:rPr>
                <w:t xml:space="preserve"> </w:t>
              </w:r>
            </w:ins>
            <w:ins w:id="926" w:author="Nair, Suresh P. (Nokia - US/Murray Hill)" w:date="2019-10-23T15:16:00Z">
              <w:r w:rsidR="00477266">
                <w:rPr>
                  <w:sz w:val="16"/>
                  <w:szCs w:val="16"/>
                </w:rPr>
                <w:t xml:space="preserve">S3-193821, </w:t>
              </w:r>
            </w:ins>
            <w:ins w:id="927" w:author="Nair, Suresh P. (Nokia - US/Murray Hill)" w:date="2019-10-20T17:38:00Z">
              <w:r>
                <w:rPr>
                  <w:sz w:val="16"/>
                  <w:szCs w:val="16"/>
                </w:rPr>
                <w:t>S3-193822</w:t>
              </w:r>
            </w:ins>
            <w:ins w:id="928" w:author="Nair, Suresh P. (Nokia - US/Murray Hill)" w:date="2019-10-20T18:11:00Z">
              <w:r w:rsidR="00514FA7">
                <w:rPr>
                  <w:sz w:val="16"/>
                  <w:szCs w:val="16"/>
                </w:rPr>
                <w:t>, S3-193823,</w:t>
              </w:r>
            </w:ins>
            <w:ins w:id="929" w:author="Nair, Suresh P. (Nokia - US/Murray Hill)" w:date="2019-10-20T18:26:00Z">
              <w:r w:rsidR="00644EA2">
                <w:rPr>
                  <w:sz w:val="16"/>
                  <w:szCs w:val="16"/>
                </w:rPr>
                <w:t xml:space="preserve"> </w:t>
              </w:r>
            </w:ins>
            <w:ins w:id="930" w:author="Nair, Suresh P. (Nokia - US/Murray Hill)" w:date="2019-10-20T18:40:00Z">
              <w:r w:rsidR="00D72CC2">
                <w:rPr>
                  <w:sz w:val="16"/>
                  <w:szCs w:val="16"/>
                </w:rPr>
                <w:t xml:space="preserve">S3-193824, </w:t>
              </w:r>
            </w:ins>
            <w:ins w:id="931" w:author="Nair, Suresh P. (Nokia - US/Murray Hill)" w:date="2019-10-20T18:26:00Z">
              <w:r w:rsidR="00644EA2">
                <w:rPr>
                  <w:sz w:val="16"/>
                  <w:szCs w:val="16"/>
                </w:rPr>
                <w:t>S3-193825.</w:t>
              </w:r>
            </w:ins>
          </w:p>
        </w:tc>
        <w:tc>
          <w:tcPr>
            <w:tcW w:w="708" w:type="dxa"/>
            <w:shd w:val="solid" w:color="FFFFFF" w:fill="auto"/>
          </w:tcPr>
          <w:p w14:paraId="23553748" w14:textId="2AB9089E" w:rsidR="00E40421" w:rsidRDefault="00E40421" w:rsidP="007D6048">
            <w:pPr>
              <w:pStyle w:val="TAC"/>
              <w:rPr>
                <w:ins w:id="932" w:author="Nair, Suresh P. (Nokia - US/Murray Hill)" w:date="2019-10-20T17:38:00Z"/>
                <w:sz w:val="16"/>
                <w:szCs w:val="16"/>
              </w:rPr>
            </w:pPr>
            <w:ins w:id="933" w:author="Nair, Suresh P. (Nokia - US/Murray Hill)" w:date="2019-10-20T17:38:00Z">
              <w:r>
                <w:rPr>
                  <w:sz w:val="16"/>
                  <w:szCs w:val="16"/>
                </w:rPr>
                <w:t>0.7.0</w:t>
              </w:r>
            </w:ins>
          </w:p>
        </w:tc>
      </w:tr>
      <w:bookmarkEnd w:id="890"/>
    </w:tbl>
    <w:p w14:paraId="53D4E2B7" w14:textId="77777777" w:rsidR="00E8629F" w:rsidRPr="00235394" w:rsidRDefault="00E8629F"/>
    <w:p w14:paraId="290A5EAC" w14:textId="77777777" w:rsidR="00836C44" w:rsidRDefault="008F7D93" w:rsidP="00836C44">
      <w:pPr>
        <w:pStyle w:val="Guidance"/>
      </w:pPr>
      <w:r>
        <w:br w:type="page"/>
      </w:r>
      <w:r w:rsidR="00836C44">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934" w:name="OLE_LINK15"/>
            <w:bookmarkStart w:id="935" w:name="OLE_LINK16"/>
            <w:bookmarkStart w:id="936"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937" w:name="OLE_LINK9"/>
            <w:bookmarkStart w:id="938"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939"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934"/>
      <w:bookmarkEnd w:id="935"/>
      <w:bookmarkEnd w:id="936"/>
      <w:bookmarkEnd w:id="937"/>
      <w:bookmarkEnd w:id="938"/>
      <w:bookmarkEnd w:id="939"/>
      <w:tr w:rsidR="002A0CF1" w14:paraId="2B97B930" w14:textId="77777777" w:rsidTr="002A0CF1">
        <w:tc>
          <w:tcPr>
            <w:tcW w:w="1134" w:type="dxa"/>
            <w:tcBorders>
              <w:top w:val="single" w:sz="6" w:space="0" w:color="auto"/>
              <w:left w:val="single" w:sz="6" w:space="0" w:color="auto"/>
              <w:bottom w:val="single" w:sz="6" w:space="0" w:color="auto"/>
              <w:right w:val="single" w:sz="6" w:space="0" w:color="auto"/>
            </w:tcBorders>
            <w:shd w:val="clear" w:color="auto" w:fill="auto"/>
          </w:tcPr>
          <w:p w14:paraId="0C4E98F9" w14:textId="77777777" w:rsidR="002A0CF1" w:rsidRDefault="002A0CF1">
            <w:pPr>
              <w:spacing w:after="0"/>
              <w:rPr>
                <w:i/>
                <w:snapToGrid w:val="0"/>
                <w:color w:val="0000FF"/>
              </w:rPr>
            </w:pPr>
            <w:r>
              <w:rPr>
                <w:i/>
                <w:snapToGrid w:val="0"/>
                <w:color w:val="0000FF"/>
              </w:rPr>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4F39AF" w14:textId="77777777" w:rsidR="002A0CF1" w:rsidRDefault="002A0CF1" w:rsidP="002A0CF1">
            <w:pPr>
              <w:spacing w:after="0"/>
              <w:rPr>
                <w:i/>
                <w:snapToGrid w:val="0"/>
                <w:color w:val="0000FF"/>
              </w:rPr>
            </w:pPr>
            <w:r>
              <w:rPr>
                <w:i/>
                <w:snapToGrid w:val="0"/>
                <w:color w:val="0000FF"/>
              </w:rPr>
              <w:t>Replacement of frames on cover pages by in-line text.</w:t>
            </w:r>
          </w:p>
          <w:p w14:paraId="0064D561" w14:textId="77777777" w:rsidR="002A0CF1" w:rsidRDefault="002A0CF1" w:rsidP="002A0CF1">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Pr>
                <w:i/>
                <w:snapToGrid w:val="0"/>
                <w:color w:val="0000FF"/>
              </w:rPr>
              <w:br/>
              <w:t>Add Rel-16, Rel-17 options, eliminated earlier, frozen, Releases (cover page, below title)</w:t>
            </w:r>
            <w:r>
              <w:rPr>
                <w:i/>
                <w:snapToGrid w:val="0"/>
                <w:color w:val="0000FF"/>
              </w:rPr>
              <w:br/>
              <w:t>Corrections to some guidance text, addition of guidance text concerning automatic page headers under Word 2016 ff.</w:t>
            </w:r>
            <w:r>
              <w:rPr>
                <w:i/>
                <w:snapToGrid w:val="0"/>
                <w:color w:val="0000FF"/>
              </w:rPr>
              <w:br/>
              <w:t>Use of modal auxiliary verbs added to Foreword.</w:t>
            </w:r>
            <w:r>
              <w:rPr>
                <w:i/>
                <w:snapToGrid w:val="0"/>
                <w:color w:val="0000FF"/>
              </w:rPr>
              <w:br/>
              <w:t>More explicit guidance on Bibliography and Index annexes.</w:t>
            </w:r>
            <w:r>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5AA5CF" w14:textId="77777777" w:rsidR="002A0CF1" w:rsidRDefault="002A0CF1">
            <w:pPr>
              <w:spacing w:after="0"/>
              <w:jc w:val="center"/>
              <w:rPr>
                <w:i/>
                <w:snapToGrid w:val="0"/>
                <w:color w:val="0000FF"/>
                <w:sz w:val="18"/>
                <w:szCs w:val="18"/>
              </w:rPr>
            </w:pPr>
            <w:r>
              <w:rPr>
                <w:i/>
                <w:snapToGrid w:val="0"/>
                <w:color w:val="0000FF"/>
                <w:sz w:val="18"/>
                <w:szCs w:val="18"/>
              </w:rPr>
              <w:t>1.13.0</w:t>
            </w:r>
          </w:p>
        </w:tc>
      </w:tr>
      <w:tr w:rsidR="002A0CF1" w14:paraId="4AECE4A2" w14:textId="77777777" w:rsidTr="002A0CF1">
        <w:tc>
          <w:tcPr>
            <w:tcW w:w="1134" w:type="dxa"/>
            <w:tcBorders>
              <w:top w:val="single" w:sz="6" w:space="0" w:color="auto"/>
              <w:left w:val="single" w:sz="6" w:space="0" w:color="auto"/>
              <w:bottom w:val="single" w:sz="6" w:space="0" w:color="auto"/>
              <w:right w:val="single" w:sz="6" w:space="0" w:color="auto"/>
            </w:tcBorders>
            <w:shd w:val="clear" w:color="auto" w:fill="auto"/>
          </w:tcPr>
          <w:p w14:paraId="76A83722" w14:textId="77777777" w:rsidR="002A0CF1" w:rsidRDefault="002A0CF1">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E58053E" w14:textId="77777777" w:rsidR="002A0CF1" w:rsidRDefault="002A0CF1">
            <w:pPr>
              <w:spacing w:after="0"/>
              <w:rPr>
                <w:i/>
                <w:snapToGrid w:val="0"/>
                <w:color w:val="0000FF"/>
              </w:rPr>
            </w:pPr>
            <w:r>
              <w:rPr>
                <w:i/>
                <w:snapToGrid w:val="0"/>
                <w:color w:val="0000FF"/>
              </w:rPr>
              <w:t>Cover page table outline shown dotted for ease of logo selection. (Author to hide outline after logo selection.) User now needs to delete whole table rows instead of individual cells, which proved to be tricky.</w:t>
            </w:r>
          </w:p>
          <w:p w14:paraId="01CDF8F7" w14:textId="77777777" w:rsidR="002A0CF1" w:rsidRDefault="002A0CF1">
            <w:pPr>
              <w:spacing w:after="0"/>
              <w:rPr>
                <w:i/>
                <w:snapToGrid w:val="0"/>
                <w:color w:val="0000FF"/>
              </w:rPr>
            </w:pPr>
            <w:r>
              <w:rPr>
                <w:i/>
                <w:snapToGrid w:val="0"/>
                <w:color w:val="0000FF"/>
              </w:rPr>
              <w:t>Change of style for "notes" in the Foreword to normal paragraphs.</w:t>
            </w:r>
          </w:p>
          <w:p w14:paraId="55D4BC40" w14:textId="77777777" w:rsidR="002A0CF1" w:rsidRDefault="002A0CF1">
            <w:pPr>
              <w:spacing w:after="0"/>
              <w:rPr>
                <w:i/>
                <w:snapToGrid w:val="0"/>
                <w:color w:val="0000FF"/>
              </w:rPr>
            </w:pPr>
            <w:r>
              <w:rPr>
                <w:i/>
                <w:snapToGrid w:val="0"/>
                <w:color w:val="0000FF"/>
              </w:rPr>
              <w:t>Insertion of new bookmarks, correction of location of existing bookmarks. (To improve navigation.)</w:t>
            </w:r>
          </w:p>
          <w:p w14:paraId="5D46B6A5" w14:textId="77777777" w:rsidR="002A0CF1" w:rsidRDefault="002A0CF1">
            <w:pPr>
              <w:spacing w:after="0"/>
              <w:rPr>
                <w:i/>
                <w:snapToGrid w:val="0"/>
                <w:color w:val="0000FF"/>
              </w:rPr>
            </w:pPr>
            <w:r>
              <w:rPr>
                <w:i/>
                <w:snapToGrid w:val="0"/>
                <w:color w:val="0000FF"/>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CD9CF26" w14:textId="77777777" w:rsidR="002A0CF1" w:rsidRDefault="002A0CF1">
            <w:pPr>
              <w:spacing w:after="0"/>
              <w:jc w:val="center"/>
              <w:rPr>
                <w:i/>
                <w:snapToGrid w:val="0"/>
                <w:color w:val="0000FF"/>
                <w:sz w:val="18"/>
                <w:szCs w:val="18"/>
              </w:rPr>
            </w:pPr>
            <w:r>
              <w:rPr>
                <w:i/>
                <w:snapToGrid w:val="0"/>
                <w:color w:val="0000FF"/>
                <w:sz w:val="18"/>
                <w:szCs w:val="18"/>
              </w:rPr>
              <w:t>1.13.1</w:t>
            </w:r>
          </w:p>
        </w:tc>
      </w:tr>
    </w:tbl>
    <w:p w14:paraId="239F7837" w14:textId="77777777" w:rsidR="00836C44" w:rsidRPr="00235394" w:rsidRDefault="00836C44" w:rsidP="00836C44">
      <w:pPr>
        <w:pStyle w:val="Guidance"/>
      </w:pPr>
    </w:p>
    <w:bookmarkEnd w:id="897"/>
    <w:bookmarkEnd w:id="898"/>
    <w:bookmarkEnd w:id="899"/>
    <w:p w14:paraId="37D3AAF3" w14:textId="77777777" w:rsidR="00E8629F" w:rsidRPr="00235394" w:rsidRDefault="00E8629F"/>
    <w:sectPr w:rsidR="00E8629F"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9" w:author="Nair, Suresh P. (Nokia - US/Murray Hill)" w:date="2019-10-23T15:20:00Z" w:initials="NSP(-UH">
    <w:p w14:paraId="1D1CFE2A" w14:textId="33E5B392" w:rsidR="00D671C0" w:rsidRDefault="00D671C0">
      <w:pPr>
        <w:pStyle w:val="CommentText"/>
      </w:pPr>
      <w:r>
        <w:rPr>
          <w:rStyle w:val="CommentReference"/>
        </w:rPr>
        <w:annotationRef/>
      </w:r>
      <w:r>
        <w:t>S3-193731</w:t>
      </w:r>
    </w:p>
  </w:comment>
  <w:comment w:id="638" w:author="Nair, Suresh P. (Nokia - US/Murray Hill)" w:date="2019-10-20T17:47:00Z" w:initials="NSP(-UH">
    <w:p w14:paraId="38D3256C" w14:textId="0941B138" w:rsidR="00D55283" w:rsidRDefault="00D55283">
      <w:pPr>
        <w:pStyle w:val="CommentText"/>
      </w:pPr>
      <w:r>
        <w:rPr>
          <w:rStyle w:val="CommentReference"/>
        </w:rPr>
        <w:annotationRef/>
      </w:r>
      <w:r>
        <w:t>S3-193731</w:t>
      </w:r>
    </w:p>
  </w:comment>
  <w:comment w:id="666" w:author="Nair, Suresh P. (Nokia - US/Murray Hill)" w:date="2019-10-20T17:52:00Z" w:initials="NSP(-UH">
    <w:p w14:paraId="5FAA98AF" w14:textId="04442AB7" w:rsidR="00D55283" w:rsidRDefault="00D55283">
      <w:pPr>
        <w:pStyle w:val="CommentText"/>
      </w:pPr>
      <w:r>
        <w:rPr>
          <w:rStyle w:val="CommentReference"/>
        </w:rPr>
        <w:annotationRef/>
      </w:r>
      <w:r>
        <w:t>S3-193734</w:t>
      </w:r>
    </w:p>
  </w:comment>
  <w:comment w:id="672" w:author="Nair, Suresh P. (Nokia - US/Murray Hill)" w:date="2019-10-20T17:53:00Z" w:initials="NSP(-UH">
    <w:p w14:paraId="28D52D7E" w14:textId="0F1759FE" w:rsidR="00D55283" w:rsidRDefault="00D55283">
      <w:pPr>
        <w:pStyle w:val="CommentText"/>
      </w:pPr>
      <w:r>
        <w:rPr>
          <w:rStyle w:val="CommentReference"/>
        </w:rPr>
        <w:annotationRef/>
      </w:r>
      <w:r>
        <w:t>S3-193734</w:t>
      </w:r>
    </w:p>
  </w:comment>
  <w:comment w:id="683" w:author="Nair, Suresh P. (Nokia - US/Murray Hill)" w:date="2019-10-20T17:56:00Z" w:initials="NSP(-UH">
    <w:p w14:paraId="58292C7A" w14:textId="00A875B8" w:rsidR="00D55283" w:rsidRDefault="00D55283">
      <w:pPr>
        <w:pStyle w:val="CommentText"/>
      </w:pPr>
      <w:r>
        <w:rPr>
          <w:rStyle w:val="CommentReference"/>
        </w:rPr>
        <w:annotationRef/>
      </w:r>
      <w:r>
        <w:t>S3-193735</w:t>
      </w:r>
    </w:p>
  </w:comment>
  <w:comment w:id="697" w:author="Nair, Suresh P. (Nokia - US/Murray Hill)" w:date="2019-10-23T15:22:00Z" w:initials="NSP(-UH">
    <w:p w14:paraId="1EA611CB" w14:textId="7B1ED92E" w:rsidR="003E17C1" w:rsidRDefault="003E17C1">
      <w:pPr>
        <w:pStyle w:val="CommentText"/>
      </w:pPr>
      <w:r>
        <w:rPr>
          <w:rStyle w:val="CommentReference"/>
        </w:rPr>
        <w:annotationRef/>
      </w:r>
      <w:r>
        <w:t>S3-193819</w:t>
      </w:r>
    </w:p>
  </w:comment>
  <w:comment w:id="706" w:author="Nair, Suresh P. (Nokia - US/Murray Hill)" w:date="2019-10-20T18:06:00Z" w:initials="NSP(-UH">
    <w:p w14:paraId="3B201B31" w14:textId="4D4462CB" w:rsidR="00D55283" w:rsidRDefault="00D55283">
      <w:pPr>
        <w:pStyle w:val="CommentText"/>
      </w:pPr>
      <w:r>
        <w:rPr>
          <w:rStyle w:val="CommentReference"/>
        </w:rPr>
        <w:annotationRef/>
      </w:r>
      <w:r>
        <w:t>S3-193820</w:t>
      </w:r>
    </w:p>
  </w:comment>
  <w:comment w:id="713" w:author="Nair, Suresh P. (Nokia - US/Murray Hill)" w:date="2019-10-20T18:02:00Z" w:initials="NSP(-UH">
    <w:p w14:paraId="1AF6A74B" w14:textId="4B90FBD8" w:rsidR="00D55283" w:rsidRDefault="00D55283">
      <w:pPr>
        <w:pStyle w:val="CommentText"/>
      </w:pPr>
      <w:r>
        <w:rPr>
          <w:rStyle w:val="CommentReference"/>
        </w:rPr>
        <w:annotationRef/>
      </w:r>
      <w:r>
        <w:t>S3-193819</w:t>
      </w:r>
    </w:p>
  </w:comment>
  <w:comment w:id="718" w:author="Nair, Suresh P. (Nokia - US/Murray Hill)" w:date="2019-10-20T18:02:00Z" w:initials="NSP(-UH">
    <w:p w14:paraId="0DC92C9C" w14:textId="568BFB37" w:rsidR="00D55283" w:rsidRDefault="00D55283">
      <w:pPr>
        <w:pStyle w:val="CommentText"/>
      </w:pPr>
      <w:r>
        <w:rPr>
          <w:rStyle w:val="CommentReference"/>
        </w:rPr>
        <w:annotationRef/>
      </w:r>
      <w:r>
        <w:t>S3-193819</w:t>
      </w:r>
    </w:p>
  </w:comment>
  <w:comment w:id="722" w:author="Nair, Suresh P. (Nokia - US/Murray Hill)" w:date="2019-10-23T15:26:00Z" w:initials="NSP(-UH">
    <w:p w14:paraId="7867B17F" w14:textId="09D14063" w:rsidR="00BD1720" w:rsidRDefault="00BD1720">
      <w:pPr>
        <w:pStyle w:val="CommentText"/>
      </w:pPr>
      <w:r>
        <w:rPr>
          <w:rStyle w:val="CommentReference"/>
        </w:rPr>
        <w:annotationRef/>
      </w:r>
      <w:r>
        <w:t>S3-193820</w:t>
      </w:r>
    </w:p>
  </w:comment>
  <w:comment w:id="757" w:author="Nair, Suresh P. (Nokia - US/Murray Hill)" w:date="2019-10-23T15:12:00Z" w:initials="NSP(-UH">
    <w:p w14:paraId="7FCC3B49" w14:textId="491042C7" w:rsidR="00454F44" w:rsidRDefault="00454F44">
      <w:pPr>
        <w:pStyle w:val="CommentText"/>
      </w:pPr>
      <w:r>
        <w:rPr>
          <w:rStyle w:val="CommentReference"/>
        </w:rPr>
        <w:annotationRef/>
      </w:r>
      <w:r>
        <w:t>S3-193821</w:t>
      </w:r>
    </w:p>
  </w:comment>
  <w:comment w:id="762" w:author="Nair, Suresh P. (Nokia - US/Murray Hill)" w:date="2019-10-23T15:13:00Z" w:initials="NSP(-UH">
    <w:p w14:paraId="4756CD5C" w14:textId="3B769C03" w:rsidR="00D52A9A" w:rsidRDefault="00D52A9A">
      <w:pPr>
        <w:pStyle w:val="CommentText"/>
      </w:pPr>
      <w:r>
        <w:rPr>
          <w:rStyle w:val="CommentReference"/>
        </w:rPr>
        <w:annotationRef/>
      </w:r>
      <w:r>
        <w:t>S3-193821</w:t>
      </w:r>
    </w:p>
  </w:comment>
  <w:comment w:id="766" w:author="Nair, Suresh P. (Nokia - US/Murray Hill)" w:date="2019-10-23T15:00:00Z" w:initials="NSP(-UH">
    <w:p w14:paraId="7BF6790C" w14:textId="60D235FD" w:rsidR="0043201A" w:rsidRDefault="0043201A">
      <w:pPr>
        <w:pStyle w:val="CommentText"/>
      </w:pPr>
      <w:r>
        <w:rPr>
          <w:rStyle w:val="CommentReference"/>
        </w:rPr>
        <w:annotationRef/>
      </w:r>
      <w:r>
        <w:t>S3-193354</w:t>
      </w:r>
    </w:p>
  </w:comment>
  <w:comment w:id="769" w:author="Nair, Suresh P. (Nokia - US/Murray Hill)" w:date="2019-10-23T15:15:00Z" w:initials="NSP(-UH">
    <w:p w14:paraId="7BC60A34" w14:textId="62AB7093" w:rsidR="00466E31" w:rsidRDefault="00466E31">
      <w:pPr>
        <w:pStyle w:val="CommentText"/>
      </w:pPr>
      <w:r>
        <w:rPr>
          <w:rStyle w:val="CommentReference"/>
        </w:rPr>
        <w:annotationRef/>
      </w:r>
      <w:r>
        <w:t>S3-193821</w:t>
      </w:r>
    </w:p>
  </w:comment>
  <w:comment w:id="774" w:author="Nair, Suresh P. (Nokia - US/Murray Hill)" w:date="2019-10-23T15:01:00Z" w:initials="NSP(-UH">
    <w:p w14:paraId="7B6E1BC0" w14:textId="5F5C8ACB" w:rsidR="0043201A" w:rsidRDefault="0043201A">
      <w:pPr>
        <w:pStyle w:val="CommentText"/>
      </w:pPr>
      <w:r>
        <w:rPr>
          <w:rStyle w:val="CommentReference"/>
        </w:rPr>
        <w:annotationRef/>
      </w:r>
      <w:r>
        <w:t>S3-193354</w:t>
      </w:r>
    </w:p>
  </w:comment>
  <w:comment w:id="778" w:author="Nair, Suresh P. (Nokia - US/Murray Hill)" w:date="2019-10-23T15:01:00Z" w:initials="NSP(-UH">
    <w:p w14:paraId="06C9DD39" w14:textId="395526A1" w:rsidR="000040E3" w:rsidRDefault="000040E3">
      <w:pPr>
        <w:pStyle w:val="CommentText"/>
      </w:pPr>
      <w:r>
        <w:rPr>
          <w:rStyle w:val="CommentReference"/>
        </w:rPr>
        <w:annotationRef/>
      </w:r>
      <w:r>
        <w:t>S3-193354</w:t>
      </w:r>
    </w:p>
  </w:comment>
  <w:comment w:id="790" w:author="Nair, Suresh P. (Nokia - US/Murray Hill)" w:date="2019-10-23T15:02:00Z" w:initials="NSP(-UH">
    <w:p w14:paraId="12B7BE37" w14:textId="0901A7F0" w:rsidR="000040E3" w:rsidRDefault="000040E3">
      <w:pPr>
        <w:pStyle w:val="CommentText"/>
      </w:pPr>
      <w:r>
        <w:rPr>
          <w:rStyle w:val="CommentReference"/>
        </w:rPr>
        <w:annotationRef/>
      </w:r>
      <w:r>
        <w:t>S3-193822</w:t>
      </w:r>
    </w:p>
  </w:comment>
  <w:comment w:id="803" w:author="Nair, Suresh P. (Nokia - US/Murray Hill)" w:date="2019-10-20T18:35:00Z" w:initials="NSP(-UH">
    <w:p w14:paraId="13CF89AF" w14:textId="7D459520" w:rsidR="00D55283" w:rsidRDefault="00D55283">
      <w:pPr>
        <w:pStyle w:val="CommentText"/>
      </w:pPr>
      <w:r>
        <w:rPr>
          <w:rStyle w:val="CommentReference"/>
        </w:rPr>
        <w:annotationRef/>
      </w:r>
      <w:r>
        <w:t>S3-193824</w:t>
      </w:r>
    </w:p>
  </w:comment>
  <w:comment w:id="807" w:author="Nair, Suresh P. (Nokia - US/Murray Hill)" w:date="2019-10-20T18:39:00Z" w:initials="NSP(-UH">
    <w:p w14:paraId="52AF9E36" w14:textId="66FD7ACC" w:rsidR="00D55283" w:rsidRDefault="00D55283">
      <w:pPr>
        <w:pStyle w:val="CommentText"/>
      </w:pPr>
      <w:r>
        <w:rPr>
          <w:rStyle w:val="CommentReference"/>
        </w:rPr>
        <w:annotationRef/>
      </w:r>
      <w:r>
        <w:t>S3-193824</w:t>
      </w:r>
    </w:p>
  </w:comment>
  <w:comment w:id="812" w:author="Nair, Suresh P. (Nokia - US/Murray Hill)" w:date="2019-10-23T14:51:00Z" w:initials="NSP(-UH">
    <w:p w14:paraId="0B3C3D20" w14:textId="5BDB0F32" w:rsidR="00D55283" w:rsidRDefault="00D55283">
      <w:pPr>
        <w:pStyle w:val="CommentText"/>
      </w:pPr>
      <w:r>
        <w:rPr>
          <w:rStyle w:val="CommentReference"/>
        </w:rPr>
        <w:annotationRef/>
      </w:r>
      <w:r>
        <w:t>S3-193301</w:t>
      </w:r>
    </w:p>
  </w:comment>
  <w:comment w:id="826" w:author="Nair, Suresh P. (Nokia - US/Murray Hill)" w:date="2019-10-23T14:51:00Z" w:initials="NSP(-UH">
    <w:p w14:paraId="7DE2DB56" w14:textId="58304FF0" w:rsidR="00D55283" w:rsidRDefault="00D55283">
      <w:pPr>
        <w:pStyle w:val="CommentText"/>
      </w:pPr>
      <w:r>
        <w:rPr>
          <w:rStyle w:val="CommentReference"/>
        </w:rPr>
        <w:annotationRef/>
      </w:r>
      <w:r>
        <w:t>S3-193301</w:t>
      </w:r>
    </w:p>
  </w:comment>
  <w:comment w:id="832" w:author="Nair, Suresh P. (Nokia - US/Murray Hill)" w:date="2019-10-20T18:37:00Z" w:initials="NSP(-UH">
    <w:p w14:paraId="549CB097" w14:textId="28E54FA7" w:rsidR="00D55283" w:rsidRDefault="00D55283">
      <w:pPr>
        <w:pStyle w:val="CommentText"/>
      </w:pPr>
      <w:r>
        <w:rPr>
          <w:rStyle w:val="CommentReference"/>
        </w:rPr>
        <w:annotationRef/>
      </w:r>
      <w:r>
        <w:t>S3-193824</w:t>
      </w:r>
    </w:p>
  </w:comment>
  <w:comment w:id="837" w:author="Nair, Suresh P. (Nokia - US/Murray Hill)" w:date="2019-10-24T13:29:00Z" w:initials="NSP(-UH">
    <w:p w14:paraId="4FE2875E" w14:textId="26D22DD5" w:rsidR="00E952FC" w:rsidRDefault="00E952FC">
      <w:pPr>
        <w:pStyle w:val="CommentText"/>
      </w:pPr>
      <w:r>
        <w:rPr>
          <w:rStyle w:val="CommentReference"/>
        </w:rPr>
        <w:annotationRef/>
      </w:r>
      <w:r>
        <w:t>S3-193301</w:t>
      </w:r>
      <w:bookmarkStart w:id="838" w:name="_GoBack"/>
      <w:bookmarkEnd w:id="838"/>
    </w:p>
  </w:comment>
  <w:comment w:id="849" w:author="Nair, Suresh P. (Nokia - US/Murray Hill)" w:date="2019-10-20T18:10:00Z" w:initials="NSP(-UH">
    <w:p w14:paraId="673B7781" w14:textId="2BBE0844" w:rsidR="00D55283" w:rsidRDefault="00D55283">
      <w:pPr>
        <w:pStyle w:val="CommentText"/>
      </w:pPr>
      <w:r>
        <w:rPr>
          <w:rStyle w:val="CommentReference"/>
        </w:rPr>
        <w:annotationRef/>
      </w:r>
      <w:r>
        <w:t>S3-193823</w:t>
      </w:r>
    </w:p>
  </w:comment>
  <w:comment w:id="855" w:author="Nair, Suresh P. (Nokia - US/Murray Hill)" w:date="2019-10-20T18:17:00Z" w:initials="NSP(-UH">
    <w:p w14:paraId="5090612D" w14:textId="1E764339" w:rsidR="00D55283" w:rsidRDefault="00D55283">
      <w:pPr>
        <w:pStyle w:val="CommentText"/>
      </w:pPr>
      <w:r>
        <w:rPr>
          <w:rStyle w:val="CommentReference"/>
        </w:rPr>
        <w:annotationRef/>
      </w:r>
      <w:r>
        <w:t>S3-193825</w:t>
      </w:r>
    </w:p>
  </w:comment>
  <w:comment w:id="864" w:author="Nair, Suresh P. (Nokia - US/Murray Hill)" w:date="2019-10-20T18:23:00Z" w:initials="NSP(-UH">
    <w:p w14:paraId="415E2CD7" w14:textId="361C69A9" w:rsidR="00D55283" w:rsidRDefault="00D55283">
      <w:pPr>
        <w:pStyle w:val="CommentText"/>
      </w:pPr>
      <w:r>
        <w:rPr>
          <w:rStyle w:val="CommentReference"/>
        </w:rPr>
        <w:annotationRef/>
      </w:r>
      <w:r>
        <w:t>S3-193825</w:t>
      </w:r>
    </w:p>
  </w:comment>
  <w:comment w:id="870" w:author="Nair, Suresh P. (Nokia - US/Murray Hill)" w:date="2019-10-20T18:24:00Z" w:initials="NSP(-UH">
    <w:p w14:paraId="0AC5F14F" w14:textId="5B5D86D0" w:rsidR="00D55283" w:rsidRDefault="00D55283">
      <w:pPr>
        <w:pStyle w:val="CommentText"/>
      </w:pPr>
      <w:r>
        <w:rPr>
          <w:rStyle w:val="CommentReference"/>
        </w:rPr>
        <w:annotationRef/>
      </w:r>
      <w:r>
        <w:t>S3-193825</w:t>
      </w:r>
    </w:p>
  </w:comment>
  <w:comment w:id="882" w:author="Nair, Suresh P. (Nokia - US/Murray Hill)" w:date="2019-10-20T17:59:00Z" w:initials="NSP(-UH">
    <w:p w14:paraId="1B5EE36F" w14:textId="2DD3294B" w:rsidR="00D55283" w:rsidRDefault="00D55283">
      <w:pPr>
        <w:pStyle w:val="CommentText"/>
      </w:pPr>
      <w:r>
        <w:rPr>
          <w:rStyle w:val="CommentReference"/>
        </w:rPr>
        <w:annotationRef/>
      </w:r>
      <w:r>
        <w:t>S3-193736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1CFE2A" w15:done="0"/>
  <w15:commentEx w15:paraId="38D3256C" w15:done="0"/>
  <w15:commentEx w15:paraId="5FAA98AF" w15:done="0"/>
  <w15:commentEx w15:paraId="28D52D7E" w15:done="0"/>
  <w15:commentEx w15:paraId="58292C7A" w15:done="0"/>
  <w15:commentEx w15:paraId="1EA611CB" w15:done="0"/>
  <w15:commentEx w15:paraId="3B201B31" w15:done="0"/>
  <w15:commentEx w15:paraId="1AF6A74B" w15:done="0"/>
  <w15:commentEx w15:paraId="0DC92C9C" w15:done="0"/>
  <w15:commentEx w15:paraId="7867B17F" w15:done="0"/>
  <w15:commentEx w15:paraId="7FCC3B49" w15:done="0"/>
  <w15:commentEx w15:paraId="4756CD5C" w15:done="0"/>
  <w15:commentEx w15:paraId="7BF6790C" w15:done="0"/>
  <w15:commentEx w15:paraId="7BC60A34" w15:done="0"/>
  <w15:commentEx w15:paraId="7B6E1BC0" w15:done="0"/>
  <w15:commentEx w15:paraId="06C9DD39" w15:done="0"/>
  <w15:commentEx w15:paraId="12B7BE37" w15:done="0"/>
  <w15:commentEx w15:paraId="13CF89AF" w15:done="0"/>
  <w15:commentEx w15:paraId="52AF9E36" w15:done="0"/>
  <w15:commentEx w15:paraId="0B3C3D20" w15:done="0"/>
  <w15:commentEx w15:paraId="7DE2DB56" w15:done="0"/>
  <w15:commentEx w15:paraId="549CB097" w15:done="0"/>
  <w15:commentEx w15:paraId="4FE2875E" w15:done="0"/>
  <w15:commentEx w15:paraId="673B7781" w15:done="0"/>
  <w15:commentEx w15:paraId="5090612D" w15:done="0"/>
  <w15:commentEx w15:paraId="415E2CD7" w15:done="0"/>
  <w15:commentEx w15:paraId="0AC5F14F" w15:done="0"/>
  <w15:commentEx w15:paraId="1B5EE3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1CFE2A" w16cid:durableId="215AEE3B"/>
  <w16cid:commentId w16cid:paraId="38D3256C" w16cid:durableId="21571C3A"/>
  <w16cid:commentId w16cid:paraId="5FAA98AF" w16cid:durableId="21571D4F"/>
  <w16cid:commentId w16cid:paraId="28D52D7E" w16cid:durableId="21571D97"/>
  <w16cid:commentId w16cid:paraId="58292C7A" w16cid:durableId="21571E46"/>
  <w16cid:commentId w16cid:paraId="1EA611CB" w16cid:durableId="215AEEA4"/>
  <w16cid:commentId w16cid:paraId="3B201B31" w16cid:durableId="215720AD"/>
  <w16cid:commentId w16cid:paraId="1AF6A74B" w16cid:durableId="21571FB7"/>
  <w16cid:commentId w16cid:paraId="0DC92C9C" w16cid:durableId="21571F9C"/>
  <w16cid:commentId w16cid:paraId="7867B17F" w16cid:durableId="215AEF9E"/>
  <w16cid:commentId w16cid:paraId="7FCC3B49" w16cid:durableId="215AEC5C"/>
  <w16cid:commentId w16cid:paraId="4756CD5C" w16cid:durableId="215AEC93"/>
  <w16cid:commentId w16cid:paraId="7BF6790C" w16cid:durableId="215AE9A8"/>
  <w16cid:commentId w16cid:paraId="7BC60A34" w16cid:durableId="215AED03"/>
  <w16cid:commentId w16cid:paraId="7B6E1BC0" w16cid:durableId="215AE9C1"/>
  <w16cid:commentId w16cid:paraId="06C9DD39" w16cid:durableId="215AE9D4"/>
  <w16cid:commentId w16cid:paraId="12B7BE37" w16cid:durableId="215AE9E8"/>
  <w16cid:commentId w16cid:paraId="13CF89AF" w16cid:durableId="21572764"/>
  <w16cid:commentId w16cid:paraId="52AF9E36" w16cid:durableId="2157285E"/>
  <w16cid:commentId w16cid:paraId="0B3C3D20" w16cid:durableId="215AE765"/>
  <w16cid:commentId w16cid:paraId="7DE2DB56" w16cid:durableId="215AE788"/>
  <w16cid:commentId w16cid:paraId="549CB097" w16cid:durableId="215727D1"/>
  <w16cid:commentId w16cid:paraId="4FE2875E" w16cid:durableId="215C25C6"/>
  <w16cid:commentId w16cid:paraId="673B7781" w16cid:durableId="2157219C"/>
  <w16cid:commentId w16cid:paraId="5090612D" w16cid:durableId="2157231D"/>
  <w16cid:commentId w16cid:paraId="415E2CD7" w16cid:durableId="2157248F"/>
  <w16cid:commentId w16cid:paraId="0AC5F14F" w16cid:durableId="215724E4"/>
  <w16cid:commentId w16cid:paraId="1B5EE36F" w16cid:durableId="21571E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F941C" w14:textId="77777777" w:rsidR="0026770C" w:rsidRDefault="0026770C">
      <w:r>
        <w:separator/>
      </w:r>
    </w:p>
  </w:endnote>
  <w:endnote w:type="continuationSeparator" w:id="0">
    <w:p w14:paraId="7866D9D2" w14:textId="77777777" w:rsidR="0026770C" w:rsidRDefault="0026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CFD2" w14:textId="77777777" w:rsidR="00D55283" w:rsidRDefault="00D552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0091" w14:textId="77777777" w:rsidR="00D55283" w:rsidRDefault="00D55283">
    <w:pPr>
      <w:pStyle w:val="Footer"/>
    </w:pPr>
    <w:r>
      <w:rPr>
        <w:lang w:val="en-IN"/>
      </w:rPr>
      <mc:AlternateContent>
        <mc:Choice Requires="wps">
          <w:drawing>
            <wp:anchor distT="0" distB="0" distL="114300" distR="114300" simplePos="0" relativeHeight="251659264" behindDoc="0" locked="0" layoutInCell="0" allowOverlap="1" wp14:anchorId="4EB0D18F" wp14:editId="70642979">
              <wp:simplePos x="0" y="0"/>
              <wp:positionH relativeFrom="page">
                <wp:posOffset>0</wp:posOffset>
              </wp:positionH>
              <wp:positionV relativeFrom="page">
                <wp:posOffset>10236200</wp:posOffset>
              </wp:positionV>
              <wp:extent cx="7560945" cy="266700"/>
              <wp:effectExtent l="0" t="0" r="0" b="0"/>
              <wp:wrapNone/>
              <wp:docPr id="29"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E07F" w14:textId="3DD2F262" w:rsidR="00D55283" w:rsidRPr="00F7338E" w:rsidRDefault="00D55283" w:rsidP="000B1098">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0D18F" id="_x0000_t202" coordsize="21600,21600" o:spt="202" path="m,l,21600r21600,l21600,xe">
              <v:stroke joinstyle="miter"/>
              <v:path gradientshapeok="t" o:connecttype="rect"/>
            </v:shapetype>
            <v:shape id="MSIPCM556b4bba8ce32fcf1496e752" o:spid="_x0000_s1131"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0IXPgMAALE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GBNCFz4DAACxBgAADgAAAAAAAAAAAAAAAAAuAgAAZHJzL2Uyb0RvYy54bWxQ&#10;SwECLQAUAAYACAAAACEAjbW6b90AAAALAQAADwAAAAAAAAAAAAAAAACYBQAAZHJzL2Rvd25yZXYu&#10;eG1sUEsFBgAAAAAEAAQA8wAAAKIGAAAAAA==&#10;" o:allowincell="f" filled="f" stroked="f">
              <v:textbox inset="20pt,0,,0">
                <w:txbxContent>
                  <w:p w14:paraId="72C1E07F" w14:textId="3DD2F262" w:rsidR="00D55283" w:rsidRPr="00F7338E" w:rsidRDefault="00D55283" w:rsidP="000B109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9E7CA" w14:textId="77777777" w:rsidR="00D55283" w:rsidRDefault="00D552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D55283" w:rsidRDefault="00D552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1A454" w14:textId="77777777" w:rsidR="0026770C" w:rsidRDefault="0026770C">
      <w:r>
        <w:separator/>
      </w:r>
    </w:p>
  </w:footnote>
  <w:footnote w:type="continuationSeparator" w:id="0">
    <w:p w14:paraId="2D274D51" w14:textId="77777777" w:rsidR="0026770C" w:rsidRDefault="00267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40D5C" w14:textId="77777777" w:rsidR="00D55283" w:rsidRDefault="00D552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29187" w14:textId="77777777" w:rsidR="00D55283" w:rsidRDefault="00D552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8DF0" w14:textId="77777777" w:rsidR="00D55283" w:rsidRDefault="00D552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303479AC" w:rsidR="00D55283" w:rsidRDefault="00D55283">
    <w:pPr>
      <w:pStyle w:val="Header"/>
      <w:framePr w:wrap="auto" w:vAnchor="text" w:hAnchor="margin" w:xAlign="right" w:y="1"/>
      <w:widowControl/>
    </w:pPr>
    <w:r>
      <w:t>3GPP TR 33.813 V0.</w:t>
    </w:r>
    <w:ins w:id="940" w:author="Nair, Suresh P. (Nokia - US/Murray Hill)" w:date="2019-10-21T07:55:00Z">
      <w:r>
        <w:t>7</w:t>
      </w:r>
    </w:ins>
    <w:del w:id="941" w:author="Nair, Suresh P. (Nokia - US/Murray Hill)" w:date="2019-10-21T07:55:00Z">
      <w:r w:rsidDel="009F79EC">
        <w:delText>6</w:delText>
      </w:r>
    </w:del>
    <w:r>
      <w:t>.0 (2019-</w:t>
    </w:r>
    <w:ins w:id="942" w:author="Nair, Suresh P. (Nokia - US/Murray Hill)" w:date="2019-10-21T07:56:00Z">
      <w:r>
        <w:t>1</w:t>
      </w:r>
    </w:ins>
    <w:r>
      <w:t>0</w:t>
    </w:r>
    <w:del w:id="943" w:author="Nair, Suresh P. (Nokia - US/Murray Hill)" w:date="2019-10-21T07:56:00Z">
      <w:r w:rsidDel="009F79EC">
        <w:delText>8</w:delText>
      </w:r>
    </w:del>
    <w:r>
      <w:t xml:space="preserve">) </w:t>
    </w:r>
  </w:p>
  <w:p w14:paraId="7D9E5926" w14:textId="77777777" w:rsidR="00D55283" w:rsidRDefault="00D55283">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0DB9D63" w:rsidR="00D55283" w:rsidRDefault="00D55283">
    <w:pPr>
      <w:pStyle w:val="Header"/>
      <w:framePr w:wrap="auto" w:vAnchor="text" w:hAnchor="margin" w:y="1"/>
      <w:widowControl/>
    </w:pPr>
    <w:r>
      <w:rPr>
        <w:b w:val="0"/>
        <w:bCs/>
        <w:lang w:val="en-US"/>
      </w:rPr>
      <w:t>Release 16</w:t>
    </w:r>
  </w:p>
  <w:p w14:paraId="242224E0" w14:textId="77777777" w:rsidR="00D55283" w:rsidRDefault="00D552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CA19D"/>
    <w:multiLevelType w:val="singleLevel"/>
    <w:tmpl w:val="DF0CA19D"/>
    <w:lvl w:ilvl="0">
      <w:start w:val="4"/>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9"/>
  </w:num>
  <w:num w:numId="6">
    <w:abstractNumId w:val="10"/>
  </w:num>
  <w:num w:numId="7">
    <w:abstractNumId w:val="8"/>
  </w:num>
  <w:num w:numId="8">
    <w:abstractNumId w:val="2"/>
  </w:num>
  <w:num w:numId="9">
    <w:abstractNumId w:val="6"/>
  </w:num>
  <w:num w:numId="10">
    <w:abstractNumId w:val="5"/>
  </w:num>
  <w:num w:numId="11">
    <w:abstractNumId w:val="7"/>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0E3"/>
    <w:rsid w:val="00016D93"/>
    <w:rsid w:val="00017802"/>
    <w:rsid w:val="0002191D"/>
    <w:rsid w:val="00023566"/>
    <w:rsid w:val="000266A0"/>
    <w:rsid w:val="00031C1D"/>
    <w:rsid w:val="0003672B"/>
    <w:rsid w:val="00047B13"/>
    <w:rsid w:val="000526AB"/>
    <w:rsid w:val="00072389"/>
    <w:rsid w:val="000821A7"/>
    <w:rsid w:val="00083D55"/>
    <w:rsid w:val="00085221"/>
    <w:rsid w:val="00093E7E"/>
    <w:rsid w:val="000A4C1F"/>
    <w:rsid w:val="000B1098"/>
    <w:rsid w:val="000C34D8"/>
    <w:rsid w:val="000C6FDB"/>
    <w:rsid w:val="000D1924"/>
    <w:rsid w:val="000D2947"/>
    <w:rsid w:val="000D3638"/>
    <w:rsid w:val="000D44BF"/>
    <w:rsid w:val="000D5B87"/>
    <w:rsid w:val="000D6CFC"/>
    <w:rsid w:val="000E7D6C"/>
    <w:rsid w:val="0010417C"/>
    <w:rsid w:val="0011631E"/>
    <w:rsid w:val="0011750A"/>
    <w:rsid w:val="00117BC0"/>
    <w:rsid w:val="00124AAA"/>
    <w:rsid w:val="0012671F"/>
    <w:rsid w:val="00143D5E"/>
    <w:rsid w:val="001515DC"/>
    <w:rsid w:val="00152098"/>
    <w:rsid w:val="0015220C"/>
    <w:rsid w:val="001530CD"/>
    <w:rsid w:val="00153528"/>
    <w:rsid w:val="00153808"/>
    <w:rsid w:val="0015695A"/>
    <w:rsid w:val="001605EC"/>
    <w:rsid w:val="0017060A"/>
    <w:rsid w:val="00174F75"/>
    <w:rsid w:val="00183DC8"/>
    <w:rsid w:val="00184B7D"/>
    <w:rsid w:val="001A08AA"/>
    <w:rsid w:val="001A1323"/>
    <w:rsid w:val="001A3120"/>
    <w:rsid w:val="001A36FB"/>
    <w:rsid w:val="001A60E4"/>
    <w:rsid w:val="001B4324"/>
    <w:rsid w:val="001C3A35"/>
    <w:rsid w:val="001C4196"/>
    <w:rsid w:val="001C7F76"/>
    <w:rsid w:val="001D1413"/>
    <w:rsid w:val="001D6A07"/>
    <w:rsid w:val="00212373"/>
    <w:rsid w:val="002138EA"/>
    <w:rsid w:val="002144E4"/>
    <w:rsid w:val="00214FBD"/>
    <w:rsid w:val="00222897"/>
    <w:rsid w:val="00235394"/>
    <w:rsid w:val="00237C5C"/>
    <w:rsid w:val="00257E78"/>
    <w:rsid w:val="0026179F"/>
    <w:rsid w:val="00261AF5"/>
    <w:rsid w:val="00261F0C"/>
    <w:rsid w:val="0026770C"/>
    <w:rsid w:val="002745ED"/>
    <w:rsid w:val="00274E1A"/>
    <w:rsid w:val="00276130"/>
    <w:rsid w:val="00282213"/>
    <w:rsid w:val="00286940"/>
    <w:rsid w:val="00292A77"/>
    <w:rsid w:val="00296755"/>
    <w:rsid w:val="002A0CF1"/>
    <w:rsid w:val="002A6CEE"/>
    <w:rsid w:val="002B64BA"/>
    <w:rsid w:val="002C09CD"/>
    <w:rsid w:val="002C113D"/>
    <w:rsid w:val="002D0270"/>
    <w:rsid w:val="002D11F9"/>
    <w:rsid w:val="002D307C"/>
    <w:rsid w:val="002D3CC3"/>
    <w:rsid w:val="002F4093"/>
    <w:rsid w:val="003000AB"/>
    <w:rsid w:val="00302F77"/>
    <w:rsid w:val="00316FB1"/>
    <w:rsid w:val="00326A19"/>
    <w:rsid w:val="00330717"/>
    <w:rsid w:val="00330876"/>
    <w:rsid w:val="00332AE3"/>
    <w:rsid w:val="00344443"/>
    <w:rsid w:val="003519AD"/>
    <w:rsid w:val="00361F37"/>
    <w:rsid w:val="003653A4"/>
    <w:rsid w:val="003663E3"/>
    <w:rsid w:val="00367724"/>
    <w:rsid w:val="0039664C"/>
    <w:rsid w:val="00397D09"/>
    <w:rsid w:val="003B12B8"/>
    <w:rsid w:val="003D2DD7"/>
    <w:rsid w:val="003D7224"/>
    <w:rsid w:val="003E0244"/>
    <w:rsid w:val="003E17C1"/>
    <w:rsid w:val="003E2E91"/>
    <w:rsid w:val="003E370A"/>
    <w:rsid w:val="003F042E"/>
    <w:rsid w:val="003F6231"/>
    <w:rsid w:val="00404236"/>
    <w:rsid w:val="00410A47"/>
    <w:rsid w:val="00411AA2"/>
    <w:rsid w:val="004149F8"/>
    <w:rsid w:val="0043201A"/>
    <w:rsid w:val="00437961"/>
    <w:rsid w:val="004439D7"/>
    <w:rsid w:val="00444225"/>
    <w:rsid w:val="004450B1"/>
    <w:rsid w:val="004452D3"/>
    <w:rsid w:val="00447B7C"/>
    <w:rsid w:val="00450ADA"/>
    <w:rsid w:val="00452B30"/>
    <w:rsid w:val="00454F44"/>
    <w:rsid w:val="004552E0"/>
    <w:rsid w:val="00455FA1"/>
    <w:rsid w:val="00461806"/>
    <w:rsid w:val="004659E0"/>
    <w:rsid w:val="00466E31"/>
    <w:rsid w:val="004672F6"/>
    <w:rsid w:val="00470FEF"/>
    <w:rsid w:val="00472BA1"/>
    <w:rsid w:val="00477266"/>
    <w:rsid w:val="00477754"/>
    <w:rsid w:val="00482B36"/>
    <w:rsid w:val="0048547A"/>
    <w:rsid w:val="0048670E"/>
    <w:rsid w:val="00491815"/>
    <w:rsid w:val="00495CCD"/>
    <w:rsid w:val="004A17C7"/>
    <w:rsid w:val="004B162D"/>
    <w:rsid w:val="004C5363"/>
    <w:rsid w:val="004D07A6"/>
    <w:rsid w:val="004D50D4"/>
    <w:rsid w:val="004D74B9"/>
    <w:rsid w:val="004E5608"/>
    <w:rsid w:val="004F5C84"/>
    <w:rsid w:val="004F7A3D"/>
    <w:rsid w:val="00505BFA"/>
    <w:rsid w:val="00506D1C"/>
    <w:rsid w:val="005149BE"/>
    <w:rsid w:val="00514FA7"/>
    <w:rsid w:val="005330C1"/>
    <w:rsid w:val="00551DAE"/>
    <w:rsid w:val="00554B6B"/>
    <w:rsid w:val="00555DF7"/>
    <w:rsid w:val="005648E8"/>
    <w:rsid w:val="00586DE3"/>
    <w:rsid w:val="005942C6"/>
    <w:rsid w:val="005A72BF"/>
    <w:rsid w:val="005B0850"/>
    <w:rsid w:val="005B129B"/>
    <w:rsid w:val="005B204D"/>
    <w:rsid w:val="005C619C"/>
    <w:rsid w:val="005D2B37"/>
    <w:rsid w:val="005D6DDC"/>
    <w:rsid w:val="005F5551"/>
    <w:rsid w:val="005F60D0"/>
    <w:rsid w:val="0060052B"/>
    <w:rsid w:val="006028FB"/>
    <w:rsid w:val="00603CD5"/>
    <w:rsid w:val="00605853"/>
    <w:rsid w:val="00611A34"/>
    <w:rsid w:val="00615C8C"/>
    <w:rsid w:val="00617306"/>
    <w:rsid w:val="00621BB1"/>
    <w:rsid w:val="00630D36"/>
    <w:rsid w:val="00632E81"/>
    <w:rsid w:val="00644EA2"/>
    <w:rsid w:val="00645857"/>
    <w:rsid w:val="00676916"/>
    <w:rsid w:val="006856E5"/>
    <w:rsid w:val="0068600F"/>
    <w:rsid w:val="00693AD1"/>
    <w:rsid w:val="00695E7D"/>
    <w:rsid w:val="006B0D02"/>
    <w:rsid w:val="006C1E91"/>
    <w:rsid w:val="006C370B"/>
    <w:rsid w:val="006C6DB0"/>
    <w:rsid w:val="006D0915"/>
    <w:rsid w:val="006D7607"/>
    <w:rsid w:val="006E3015"/>
    <w:rsid w:val="006F2406"/>
    <w:rsid w:val="006F37FB"/>
    <w:rsid w:val="00704374"/>
    <w:rsid w:val="0070646B"/>
    <w:rsid w:val="007066FA"/>
    <w:rsid w:val="00707941"/>
    <w:rsid w:val="007155A5"/>
    <w:rsid w:val="00715E65"/>
    <w:rsid w:val="007239ED"/>
    <w:rsid w:val="00734F80"/>
    <w:rsid w:val="0074184D"/>
    <w:rsid w:val="00745A39"/>
    <w:rsid w:val="007507CC"/>
    <w:rsid w:val="00752934"/>
    <w:rsid w:val="0075651B"/>
    <w:rsid w:val="00763365"/>
    <w:rsid w:val="007709FD"/>
    <w:rsid w:val="007777CB"/>
    <w:rsid w:val="0078053C"/>
    <w:rsid w:val="007808ED"/>
    <w:rsid w:val="00792C55"/>
    <w:rsid w:val="007A58AE"/>
    <w:rsid w:val="007C2092"/>
    <w:rsid w:val="007D3918"/>
    <w:rsid w:val="007D6048"/>
    <w:rsid w:val="007D65C8"/>
    <w:rsid w:val="007E33E7"/>
    <w:rsid w:val="007E6E25"/>
    <w:rsid w:val="007F0E1E"/>
    <w:rsid w:val="007F62EA"/>
    <w:rsid w:val="00804C5B"/>
    <w:rsid w:val="00806309"/>
    <w:rsid w:val="00806D17"/>
    <w:rsid w:val="008135BD"/>
    <w:rsid w:val="008146C1"/>
    <w:rsid w:val="008204BC"/>
    <w:rsid w:val="00836947"/>
    <w:rsid w:val="00836C44"/>
    <w:rsid w:val="0084263E"/>
    <w:rsid w:val="008474CB"/>
    <w:rsid w:val="00847A77"/>
    <w:rsid w:val="00852D0B"/>
    <w:rsid w:val="00871A47"/>
    <w:rsid w:val="0088631D"/>
    <w:rsid w:val="00893454"/>
    <w:rsid w:val="00896C0D"/>
    <w:rsid w:val="008A6165"/>
    <w:rsid w:val="008A65D6"/>
    <w:rsid w:val="008B05ED"/>
    <w:rsid w:val="008B092F"/>
    <w:rsid w:val="008B5006"/>
    <w:rsid w:val="008C114A"/>
    <w:rsid w:val="008C60E9"/>
    <w:rsid w:val="008D2E21"/>
    <w:rsid w:val="008D58B8"/>
    <w:rsid w:val="008D71CF"/>
    <w:rsid w:val="008E0F21"/>
    <w:rsid w:val="008F2E32"/>
    <w:rsid w:val="008F7D93"/>
    <w:rsid w:val="0091373A"/>
    <w:rsid w:val="009162D2"/>
    <w:rsid w:val="00916ECB"/>
    <w:rsid w:val="009246C1"/>
    <w:rsid w:val="00931702"/>
    <w:rsid w:val="009378BC"/>
    <w:rsid w:val="009570AA"/>
    <w:rsid w:val="00963CC6"/>
    <w:rsid w:val="0096596D"/>
    <w:rsid w:val="00983910"/>
    <w:rsid w:val="009A2F2A"/>
    <w:rsid w:val="009C0133"/>
    <w:rsid w:val="009C0727"/>
    <w:rsid w:val="009C442C"/>
    <w:rsid w:val="009E0A34"/>
    <w:rsid w:val="009F79EC"/>
    <w:rsid w:val="00A04BEB"/>
    <w:rsid w:val="00A04E5C"/>
    <w:rsid w:val="00A127BD"/>
    <w:rsid w:val="00A15367"/>
    <w:rsid w:val="00A15FEB"/>
    <w:rsid w:val="00A16B63"/>
    <w:rsid w:val="00A17573"/>
    <w:rsid w:val="00A44A38"/>
    <w:rsid w:val="00A47C0C"/>
    <w:rsid w:val="00A5083D"/>
    <w:rsid w:val="00A50ABD"/>
    <w:rsid w:val="00A61C57"/>
    <w:rsid w:val="00A65439"/>
    <w:rsid w:val="00A70515"/>
    <w:rsid w:val="00A72843"/>
    <w:rsid w:val="00A72864"/>
    <w:rsid w:val="00A81B15"/>
    <w:rsid w:val="00A82F42"/>
    <w:rsid w:val="00A85DBC"/>
    <w:rsid w:val="00A860F7"/>
    <w:rsid w:val="00AB0678"/>
    <w:rsid w:val="00AB07AC"/>
    <w:rsid w:val="00AB22DE"/>
    <w:rsid w:val="00AB3F85"/>
    <w:rsid w:val="00AD6164"/>
    <w:rsid w:val="00AD67FD"/>
    <w:rsid w:val="00AE1401"/>
    <w:rsid w:val="00AE5AE3"/>
    <w:rsid w:val="00AF5B0F"/>
    <w:rsid w:val="00B03FA9"/>
    <w:rsid w:val="00B10CE2"/>
    <w:rsid w:val="00B117F2"/>
    <w:rsid w:val="00B134E8"/>
    <w:rsid w:val="00B156AF"/>
    <w:rsid w:val="00B157F3"/>
    <w:rsid w:val="00B27D27"/>
    <w:rsid w:val="00B40D7A"/>
    <w:rsid w:val="00B50108"/>
    <w:rsid w:val="00B520F9"/>
    <w:rsid w:val="00B54E0D"/>
    <w:rsid w:val="00B673F0"/>
    <w:rsid w:val="00B73B0F"/>
    <w:rsid w:val="00B77BAC"/>
    <w:rsid w:val="00B82C36"/>
    <w:rsid w:val="00B8446C"/>
    <w:rsid w:val="00BA2CCC"/>
    <w:rsid w:val="00BB27CB"/>
    <w:rsid w:val="00BC6700"/>
    <w:rsid w:val="00BD1720"/>
    <w:rsid w:val="00BD4E07"/>
    <w:rsid w:val="00BE158E"/>
    <w:rsid w:val="00BE325C"/>
    <w:rsid w:val="00BF02AF"/>
    <w:rsid w:val="00BF2EED"/>
    <w:rsid w:val="00C07E49"/>
    <w:rsid w:val="00C07ECE"/>
    <w:rsid w:val="00C41978"/>
    <w:rsid w:val="00C50240"/>
    <w:rsid w:val="00C541E9"/>
    <w:rsid w:val="00C562AE"/>
    <w:rsid w:val="00C57207"/>
    <w:rsid w:val="00C61672"/>
    <w:rsid w:val="00C65347"/>
    <w:rsid w:val="00C77F41"/>
    <w:rsid w:val="00C806DA"/>
    <w:rsid w:val="00CA068B"/>
    <w:rsid w:val="00CA4C9B"/>
    <w:rsid w:val="00CA569B"/>
    <w:rsid w:val="00CA6D31"/>
    <w:rsid w:val="00CB3D49"/>
    <w:rsid w:val="00CB3FF9"/>
    <w:rsid w:val="00CD6AEC"/>
    <w:rsid w:val="00CD72BB"/>
    <w:rsid w:val="00CE3A3B"/>
    <w:rsid w:val="00CF2B3C"/>
    <w:rsid w:val="00D00E35"/>
    <w:rsid w:val="00D14218"/>
    <w:rsid w:val="00D23E88"/>
    <w:rsid w:val="00D400FA"/>
    <w:rsid w:val="00D422A7"/>
    <w:rsid w:val="00D45A1A"/>
    <w:rsid w:val="00D520E4"/>
    <w:rsid w:val="00D52A9A"/>
    <w:rsid w:val="00D55283"/>
    <w:rsid w:val="00D57DFA"/>
    <w:rsid w:val="00D671C0"/>
    <w:rsid w:val="00D72CC2"/>
    <w:rsid w:val="00D756B6"/>
    <w:rsid w:val="00D916BA"/>
    <w:rsid w:val="00DA147E"/>
    <w:rsid w:val="00DA24B8"/>
    <w:rsid w:val="00DB3B2D"/>
    <w:rsid w:val="00DC0117"/>
    <w:rsid w:val="00DD0C2C"/>
    <w:rsid w:val="00DE1B2B"/>
    <w:rsid w:val="00E00B38"/>
    <w:rsid w:val="00E06DE6"/>
    <w:rsid w:val="00E07ACB"/>
    <w:rsid w:val="00E101D2"/>
    <w:rsid w:val="00E26A9B"/>
    <w:rsid w:val="00E30BE3"/>
    <w:rsid w:val="00E40421"/>
    <w:rsid w:val="00E445B0"/>
    <w:rsid w:val="00E55ABC"/>
    <w:rsid w:val="00E57B74"/>
    <w:rsid w:val="00E63E73"/>
    <w:rsid w:val="00E678BD"/>
    <w:rsid w:val="00E75AEF"/>
    <w:rsid w:val="00E76F26"/>
    <w:rsid w:val="00E8629F"/>
    <w:rsid w:val="00E94850"/>
    <w:rsid w:val="00E952FC"/>
    <w:rsid w:val="00E97F7D"/>
    <w:rsid w:val="00EA3C24"/>
    <w:rsid w:val="00EA69E3"/>
    <w:rsid w:val="00EB09B9"/>
    <w:rsid w:val="00EB27CC"/>
    <w:rsid w:val="00EB3BDE"/>
    <w:rsid w:val="00EB6074"/>
    <w:rsid w:val="00EC0173"/>
    <w:rsid w:val="00ED27FA"/>
    <w:rsid w:val="00ED448B"/>
    <w:rsid w:val="00EF10F0"/>
    <w:rsid w:val="00EF5C76"/>
    <w:rsid w:val="00F02D0F"/>
    <w:rsid w:val="00F04862"/>
    <w:rsid w:val="00F072D8"/>
    <w:rsid w:val="00F13A93"/>
    <w:rsid w:val="00F171E3"/>
    <w:rsid w:val="00F20CCE"/>
    <w:rsid w:val="00F24165"/>
    <w:rsid w:val="00F243E0"/>
    <w:rsid w:val="00F32D4C"/>
    <w:rsid w:val="00F339F4"/>
    <w:rsid w:val="00F36D8F"/>
    <w:rsid w:val="00F5371F"/>
    <w:rsid w:val="00F72908"/>
    <w:rsid w:val="00F82E7A"/>
    <w:rsid w:val="00F852E3"/>
    <w:rsid w:val="00F97940"/>
    <w:rsid w:val="00FA0E76"/>
    <w:rsid w:val="00FB6246"/>
    <w:rsid w:val="00FC051F"/>
    <w:rsid w:val="00FD2920"/>
    <w:rsid w:val="00FD2C60"/>
    <w:rsid w:val="00FE0F45"/>
    <w:rsid w:val="00FE4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 w:type="paragraph" w:styleId="ListParagraph">
    <w:name w:val="List Paragraph"/>
    <w:basedOn w:val="Normal"/>
    <w:uiPriority w:val="34"/>
    <w:qFormat/>
    <w:rsid w:val="009C442C"/>
    <w:pPr>
      <w:ind w:left="720"/>
      <w:contextualSpacing/>
    </w:pPr>
  </w:style>
  <w:style w:type="character" w:customStyle="1" w:styleId="EXCar">
    <w:name w:val="EX Car"/>
    <w:link w:val="EX"/>
    <w:rsid w:val="00CD72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5025">
      <w:bodyDiv w:val="1"/>
      <w:marLeft w:val="0"/>
      <w:marRight w:val="0"/>
      <w:marTop w:val="0"/>
      <w:marBottom w:val="0"/>
      <w:divBdr>
        <w:top w:val="none" w:sz="0" w:space="0" w:color="auto"/>
        <w:left w:val="none" w:sz="0" w:space="0" w:color="auto"/>
        <w:bottom w:val="none" w:sz="0" w:space="0" w:color="auto"/>
        <w:right w:val="none" w:sz="0" w:space="0" w:color="auto"/>
      </w:divBdr>
    </w:div>
    <w:div w:id="1613977464">
      <w:bodyDiv w:val="1"/>
      <w:marLeft w:val="0"/>
      <w:marRight w:val="0"/>
      <w:marTop w:val="0"/>
      <w:marBottom w:val="0"/>
      <w:divBdr>
        <w:top w:val="none" w:sz="0" w:space="0" w:color="auto"/>
        <w:left w:val="none" w:sz="0" w:space="0" w:color="auto"/>
        <w:bottom w:val="none" w:sz="0" w:space="0" w:color="auto"/>
        <w:right w:val="none" w:sz="0" w:space="0" w:color="auto"/>
      </w:divBdr>
    </w:div>
    <w:div w:id="1923905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image" Target="media/image6.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5.emf"/><Relationship Id="rId33" Type="http://schemas.openxmlformats.org/officeDocument/2006/relationships/package" Target="embeddings/Microsoft_Visio_Drawing2.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6/09/relationships/commentsIds" Target="commentsIds.xml"/><Relationship Id="rId32" Type="http://schemas.openxmlformats.org/officeDocument/2006/relationships/image" Target="media/image9.emf"/><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microsoft.com/office/2011/relationships/commentsExtended" Target="commentsExtended.xml"/><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comments" Target="comments.xml"/><Relationship Id="rId27" Type="http://schemas.openxmlformats.org/officeDocument/2006/relationships/oleObject" Target="embeddings/Microsoft_Visio_2003-2010_Drawing.vsd"/><Relationship Id="rId30" Type="http://schemas.openxmlformats.org/officeDocument/2006/relationships/image" Target="media/image8.emf"/><Relationship Id="rId35"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8F467-C8B0-4832-9DCA-526666BF8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11907</Words>
  <Characters>67871</Characters>
  <Application>Microsoft Office Word</Application>
  <DocSecurity>0</DocSecurity>
  <Lines>565</Lines>
  <Paragraphs>159</Paragraphs>
  <ScaleCrop>false</ScaleCrop>
  <HeadingPairs>
    <vt:vector size="4" baseType="variant">
      <vt:variant>
        <vt:lpstr>Title</vt:lpstr>
      </vt:variant>
      <vt:variant>
        <vt:i4>1</vt:i4>
      </vt:variant>
      <vt:variant>
        <vt:lpstr>Headings</vt:lpstr>
      </vt:variant>
      <vt:variant>
        <vt:i4>97</vt:i4>
      </vt:variant>
    </vt:vector>
  </HeadingPairs>
  <TitlesOfParts>
    <vt:vector size="98" baseType="lpstr">
      <vt:lpstr>3GPP TR ab.cde</vt:lpstr>
      <vt:lpstr>Foreword</vt:lpstr>
      <vt:lpstr>Introduction</vt:lpstr>
      <vt:lpstr>Scope</vt:lpstr>
      <vt:lpstr>2	References</vt:lpstr>
      <vt:lpstr>3	Definitions, symbols and abbreviations</vt:lpstr>
      <vt:lpstr>    3.1	Definitions</vt:lpstr>
      <vt:lpstr>    3.2	Symbols</vt:lpstr>
      <vt:lpstr>    3.3	Abbreviations</vt:lpstr>
      <vt:lpstr>4	Background</vt:lpstr>
      <vt:lpstr>5	Requirements, assumptions and constraints</vt:lpstr>
      <vt:lpstr>6	Key Issues</vt:lpstr>
      <vt:lpstr>    6.1	Introduction</vt:lpstr>
      <vt:lpstr>    6.2		Key Issue #1 Authentication for access to specific Network Slices</vt:lpstr>
      <vt:lpstr>        6.2.1	Key issue detail</vt:lpstr>
      <vt:lpstr>        -	How do the UE and the Network know that additional authorization and authentic</vt:lpstr>
      <vt:lpstr>        -	How is the additional authorization and authentication triggered and performed</vt:lpstr>
      <vt:lpstr>        6.2.2	Security threats</vt:lpstr>
      <vt:lpstr>        6.2.3	Potential security requirements</vt:lpstr>
      <vt:lpstr>    6.3 	Key Issue #2: AMF Key separation</vt:lpstr>
      <vt:lpstr>        6.3.1	Key issue details</vt:lpstr>
      <vt:lpstr>        6.3.2	Security threats</vt:lpstr>
      <vt:lpstr>        6.3.3	Potential security requirements</vt:lpstr>
      <vt:lpstr>    6.4	Key Issue #3: Security features for NSaaS</vt:lpstr>
      <vt:lpstr>        6.4.1	Key issue details</vt:lpstr>
      <vt:lpstr>        6.4.2	Security threats or disadvantages</vt:lpstr>
      <vt:lpstr>        6.4.3	Potential Security requirements		</vt:lpstr>
      <vt:lpstr>    6.5 	Key Issue #4: Security and privacy aspects related to the solution for Netw</vt:lpstr>
      <vt:lpstr>        6.5.1	Description</vt:lpstr>
      <vt:lpstr>        6.5.2	Security threats</vt:lpstr>
      <vt:lpstr>        6.5.3	Potential security requirements</vt:lpstr>
      <vt:lpstr>    6.6 	Key issue #5: Access token handling between Network Slices </vt:lpstr>
      <vt:lpstr>        6.6.1	Key issue detail</vt:lpstr>
      <vt:lpstr>        6.6.2 	Security threats</vt:lpstr>
      <vt:lpstr>        6.6.3 	Potential security requirements</vt:lpstr>
      <vt:lpstr>    6.7	Key Issue #6: Confidentiality protection of NSSAI and home control</vt:lpstr>
      <vt:lpstr>        6.7.1	Key issue details</vt:lpstr>
      <vt:lpstr>        6.7.2	Security and privacy threats</vt:lpstr>
      <vt:lpstr>        6.7.3		Potential Security requirements		</vt:lpstr>
      <vt:lpstr>    6.7		Key Issue #7 Cancellation of rejected S-NSSAIs</vt:lpstr>
      <vt:lpstr>        6.7.1	Key issue detail</vt:lpstr>
      <vt:lpstr>        6.7.2	Security threats</vt:lpstr>
      <vt:lpstr>        6.7.3	Potential security requirements</vt:lpstr>
      <vt:lpstr>7	Solutions</vt:lpstr>
      <vt:lpstr>    7.1	Solution #1 Slice Specific Authentication and Authorization</vt:lpstr>
      <vt:lpstr>        7.1.1	Introduction</vt:lpstr>
      <vt:lpstr>        7.1.2	Solution details</vt:lpstr>
      <vt:lpstr>        7.1.3	Evaluation</vt:lpstr>
      <vt:lpstr>    7.2	Solution #2 Slice Authentication</vt:lpstr>
      <vt:lpstr>        7.2.1	Introduction</vt:lpstr>
      <vt:lpstr>        7.2.2	Solution details</vt:lpstr>
      <vt:lpstr>        7.2.3	Evaluation</vt:lpstr>
      <vt:lpstr>    7.3	Solution #3 Security features for NSaaS</vt:lpstr>
      <vt:lpstr>        7.3.1	Introduction</vt:lpstr>
      <vt:lpstr>        7.3.2	Solution details		</vt:lpstr>
      <vt:lpstr>        7.3.3	Evaluation </vt:lpstr>
      <vt:lpstr>    7.4	Solution #4 Solution for Slice Specific Authentication and Authorization wit</vt:lpstr>
      <vt:lpstr>        7.4.1	Introduction</vt:lpstr>
      <vt:lpstr>        7.4.2	Solution details</vt:lpstr>
      <vt:lpstr>        7.4.3	Evaluation</vt:lpstr>
      <vt:lpstr>    7.5	Solution #5 Privacy for Slice Authentication</vt:lpstr>
      <vt:lpstr>        7.5.1	Introduction</vt:lpstr>
      <vt:lpstr>        7.5.2	Solution details		</vt:lpstr>
      <vt:lpstr>        7.5.3	Evaluation </vt:lpstr>
      <vt:lpstr>    7.6	Solution #6 Slice Authentication with user ID privacy but network aware</vt:lpstr>
      <vt:lpstr>        7.6.1	Introduction</vt:lpstr>
      <vt:lpstr>        7.6.2	Solution details		</vt:lpstr>
      <vt:lpstr>        7.6.3	Evaluation</vt:lpstr>
      <vt:lpstr>    7.7	Solution #7: Solution to protect user ID </vt:lpstr>
      <vt:lpstr>        7.7.1	Introduction</vt:lpstr>
      <vt:lpstr>        7.7.2	Solution details</vt:lpstr>
      <vt:lpstr>        7.7.3	Evaluation</vt:lpstr>
      <vt:lpstr>        </vt:lpstr>
      <vt:lpstr>    7.8	Solution #8 Protecting NSSAI for transmission on the AS layer</vt:lpstr>
      <vt:lpstr>        7.8.1	Introduction</vt:lpstr>
      <vt:lpstr>        7.8.2		Solution details</vt:lpstr>
      <vt:lpstr>        7.8.3	Evaluation </vt:lpstr>
      <vt:lpstr>    7.9	Solution #9: Slice specific authorization</vt:lpstr>
      <vt:lpstr>        7.9.1	Introduction</vt:lpstr>
      <vt:lpstr>        7.9.2	Solution details</vt:lpstr>
      <vt:lpstr>        7.9.3	Evaluation</vt:lpstr>
      <vt:lpstr>    7.10	Solution #10 Protecting S-NSSAI for transmission on the AS layer</vt:lpstr>
      <vt:lpstr>        7.10.1	Introduction</vt:lpstr>
      <vt:lpstr>        7.10.2		Solution details</vt:lpstr>
      <vt:lpstr>        7.10.3	Evaluation </vt:lpstr>
      <vt:lpstr>    7.11	Solution #11: Protection of S-NSSAI transmitted in the AS layer using T-S-N</vt:lpstr>
      <vt:lpstr>        7.11.1	Introduction</vt:lpstr>
      <vt:lpstr>        7.11.2	Solution details</vt:lpstr>
      <vt:lpstr>        7.11.3	Evaluation</vt:lpstr>
      <vt:lpstr>    7.12	Solution #12 Privacy protection of NSSAI</vt:lpstr>
      <vt:lpstr>        7.12.1	Introduction</vt:lpstr>
      <vt:lpstr>        7.12.2		Solution details</vt:lpstr>
      <vt:lpstr>        7.12.3	Evaluation </vt:lpstr>
      <vt:lpstr>8	Conclusions</vt:lpstr>
      <vt:lpstr>    8.1 	Key issue-solution mapping</vt:lpstr>
      <vt:lpstr>    8.2 	General conclusions</vt:lpstr>
      <vt:lpstr>        8.2.1	 Conclusions for key issues</vt:lpstr>
      <vt:lpstr>9	Recommendations</vt:lpstr>
    </vt:vector>
  </TitlesOfParts>
  <Company>ETSI</Company>
  <LinksUpToDate>false</LinksUpToDate>
  <CharactersWithSpaces>79619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2019-10-24T17:30:00Z</dcterms:created>
  <dcterms:modified xsi:type="dcterms:W3CDTF">2019-10-24T17:30:00Z</dcterms:modified>
</cp:coreProperties>
</file>